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FE" w:rsidRPr="000E3F00" w:rsidRDefault="00DE0527" w:rsidP="000E3F0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0E3F00">
        <w:rPr>
          <w:rFonts w:ascii="Calibri" w:hAnsi="Calibri" w:cs="Arial"/>
          <w:b/>
          <w:sz w:val="28"/>
          <w:szCs w:val="28"/>
        </w:rPr>
        <w:t>Multi-SDO</w:t>
      </w:r>
      <w:r w:rsidR="000E3F00" w:rsidRPr="000E3F00">
        <w:rPr>
          <w:rFonts w:ascii="Calibri" w:hAnsi="Calibri" w:cs="Arial"/>
          <w:b/>
          <w:sz w:val="28"/>
          <w:szCs w:val="28"/>
        </w:rPr>
        <w:t xml:space="preserve"> Project on Converged Management PM Interface definitions</w:t>
      </w:r>
    </w:p>
    <w:p w:rsidR="0095392C" w:rsidRPr="000E3F00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0E3F00" w:rsidRDefault="000E3F00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0E3F00">
        <w:rPr>
          <w:rFonts w:ascii="Calibri" w:hAnsi="Calibri"/>
          <w:b/>
        </w:rPr>
        <w:t>Document number</w:t>
      </w:r>
      <w:r>
        <w:rPr>
          <w:rFonts w:ascii="Calibri" w:hAnsi="Calibri"/>
          <w:b/>
        </w:rPr>
        <w:t>:</w:t>
      </w:r>
      <w:r>
        <w:rPr>
          <w:rFonts w:ascii="Calibri" w:hAnsi="Calibri"/>
          <w:b/>
        </w:rPr>
        <w:tab/>
      </w:r>
      <w:r w:rsidR="00EF04EA" w:rsidRPr="00EF04EA">
        <w:rPr>
          <w:rFonts w:ascii="Calibri" w:hAnsi="Calibri"/>
          <w:b/>
        </w:rPr>
        <w:t>S5eCPM00</w:t>
      </w:r>
      <w:r w:rsidR="00CC2F5D">
        <w:rPr>
          <w:rFonts w:ascii="Calibri" w:hAnsi="Calibri"/>
          <w:b/>
        </w:rPr>
        <w:t>32</w:t>
      </w:r>
    </w:p>
    <w:p w:rsidR="009B4F61" w:rsidRPr="000E3F00" w:rsidRDefault="00465178" w:rsidP="000E3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0E3F00">
        <w:rPr>
          <w:rFonts w:ascii="Calibri" w:hAnsi="Calibri"/>
          <w:b/>
        </w:rPr>
        <w:t>Source:</w:t>
      </w:r>
      <w:r w:rsidRPr="000E3F00">
        <w:rPr>
          <w:rFonts w:ascii="Calibri" w:hAnsi="Calibri"/>
          <w:b/>
        </w:rPr>
        <w:tab/>
      </w:r>
      <w:r w:rsidR="000E3F00" w:rsidRPr="000E3F00">
        <w:rPr>
          <w:rFonts w:ascii="Calibri" w:hAnsi="Calibri"/>
          <w:b/>
        </w:rPr>
        <w:t xml:space="preserve">Christian Toche, </w:t>
      </w:r>
      <w:r w:rsidR="005518FF" w:rsidRPr="000E3F00">
        <w:rPr>
          <w:rFonts w:ascii="Calibri" w:hAnsi="Calibri"/>
          <w:b/>
        </w:rPr>
        <w:t>Huawei</w:t>
      </w:r>
      <w:r w:rsidR="000E3F00" w:rsidRPr="000E3F00">
        <w:rPr>
          <w:rFonts w:ascii="Calibri" w:hAnsi="Calibri"/>
          <w:b/>
        </w:rPr>
        <w:t xml:space="preserve"> Technologies</w:t>
      </w:r>
    </w:p>
    <w:p w:rsidR="000E3F00" w:rsidRDefault="009B4F61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0E3F00">
        <w:rPr>
          <w:rFonts w:ascii="Calibri" w:hAnsi="Calibri" w:cs="Arial"/>
          <w:b/>
        </w:rPr>
        <w:t>Title:</w:t>
      </w:r>
      <w:r w:rsidRPr="000E3F00">
        <w:rPr>
          <w:rFonts w:ascii="Calibri" w:hAnsi="Calibri" w:cs="Arial"/>
          <w:b/>
        </w:rPr>
        <w:tab/>
      </w:r>
      <w:r w:rsidR="00582AA8" w:rsidRPr="000E3F00">
        <w:rPr>
          <w:rFonts w:ascii="Calibri" w:hAnsi="Calibri" w:cs="Arial"/>
          <w:b/>
        </w:rPr>
        <w:tab/>
      </w:r>
      <w:r w:rsidR="00CC2F5D">
        <w:rPr>
          <w:rFonts w:ascii="Calibri" w:hAnsi="Calibri" w:cs="Arial"/>
          <w:b/>
        </w:rPr>
        <w:t>Document allocation and time plan for</w:t>
      </w:r>
      <w:r w:rsidR="00484616">
        <w:rPr>
          <w:rFonts w:ascii="Calibri" w:hAnsi="Calibri" w:cs="Arial"/>
          <w:b/>
        </w:rPr>
        <w:t xml:space="preserve"> meeting #</w:t>
      </w:r>
      <w:r w:rsidR="00A3698B">
        <w:rPr>
          <w:rFonts w:ascii="Calibri" w:hAnsi="Calibri" w:cs="Arial"/>
          <w:b/>
        </w:rPr>
        <w:t>8</w:t>
      </w:r>
      <w:r w:rsidR="001F5372">
        <w:rPr>
          <w:rFonts w:ascii="Calibri" w:hAnsi="Calibri" w:cs="Arial"/>
          <w:b/>
        </w:rPr>
        <w:t xml:space="preserve"> (Vienna, Austria)</w:t>
      </w:r>
    </w:p>
    <w:p w:rsidR="000E3F00" w:rsidRDefault="000E3F00" w:rsidP="000E3F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Meeting date/time:</w:t>
      </w:r>
      <w:r>
        <w:rPr>
          <w:rFonts w:ascii="Calibri" w:hAnsi="Calibri" w:cs="Arial"/>
          <w:b/>
        </w:rPr>
        <w:tab/>
      </w:r>
      <w:r w:rsidR="00A3698B">
        <w:rPr>
          <w:rFonts w:ascii="Calibri" w:hAnsi="Calibri" w:cs="Arial"/>
          <w:b/>
        </w:rPr>
        <w:t>Thursday 7</w:t>
      </w:r>
      <w:r w:rsidR="00A3698B" w:rsidRPr="00A3698B">
        <w:rPr>
          <w:rFonts w:ascii="Calibri" w:hAnsi="Calibri" w:cs="Arial"/>
          <w:b/>
          <w:vertAlign w:val="superscript"/>
        </w:rPr>
        <w:t>th</w:t>
      </w:r>
      <w:r w:rsidR="00A3698B">
        <w:rPr>
          <w:rFonts w:ascii="Calibri" w:hAnsi="Calibri" w:cs="Arial"/>
          <w:b/>
        </w:rPr>
        <w:t xml:space="preserve"> March 2013 14:00-18:00 CET &amp; </w:t>
      </w:r>
      <w:r w:rsidR="00484616">
        <w:rPr>
          <w:rFonts w:ascii="Calibri" w:hAnsi="Calibri" w:cs="Arial"/>
          <w:b/>
        </w:rPr>
        <w:t>Fri</w:t>
      </w:r>
      <w:r w:rsidRPr="000E3F00">
        <w:rPr>
          <w:rFonts w:ascii="Calibri" w:hAnsi="Calibri" w:cs="Arial"/>
          <w:b/>
        </w:rPr>
        <w:t xml:space="preserve">day </w:t>
      </w:r>
      <w:r w:rsidR="00A3698B">
        <w:rPr>
          <w:rFonts w:ascii="Calibri" w:hAnsi="Calibri" w:cs="Arial"/>
          <w:b/>
        </w:rPr>
        <w:t>8</w:t>
      </w:r>
      <w:r w:rsidR="00A3698B" w:rsidRPr="00A3698B">
        <w:rPr>
          <w:rFonts w:ascii="Calibri" w:hAnsi="Calibri" w:cs="Arial"/>
          <w:b/>
          <w:vertAlign w:val="superscript"/>
        </w:rPr>
        <w:t>th</w:t>
      </w:r>
      <w:r w:rsidR="00A3698B">
        <w:rPr>
          <w:rFonts w:ascii="Calibri" w:hAnsi="Calibri" w:cs="Arial"/>
          <w:b/>
        </w:rPr>
        <w:t xml:space="preserve"> March</w:t>
      </w:r>
      <w:r w:rsidR="003C61B6">
        <w:rPr>
          <w:rFonts w:ascii="Calibri" w:hAnsi="Calibri" w:cs="Arial"/>
          <w:b/>
        </w:rPr>
        <w:t xml:space="preserve"> 2013 </w:t>
      </w:r>
      <w:r w:rsidR="00484616">
        <w:rPr>
          <w:rFonts w:ascii="Calibri" w:hAnsi="Calibri" w:cs="Arial"/>
          <w:b/>
        </w:rPr>
        <w:t>9</w:t>
      </w:r>
      <w:r w:rsidRPr="000E3F00">
        <w:rPr>
          <w:rFonts w:ascii="Calibri" w:hAnsi="Calibri" w:cs="Arial"/>
          <w:b/>
        </w:rPr>
        <w:t>:00-1</w:t>
      </w:r>
      <w:r w:rsidR="00A3698B">
        <w:rPr>
          <w:rFonts w:ascii="Calibri" w:hAnsi="Calibri" w:cs="Arial"/>
          <w:b/>
        </w:rPr>
        <w:t>7</w:t>
      </w:r>
      <w:r w:rsidRPr="000E3F00">
        <w:rPr>
          <w:rFonts w:ascii="Calibri" w:hAnsi="Calibri" w:cs="Arial"/>
          <w:b/>
        </w:rPr>
        <w:t xml:space="preserve">:00 </w:t>
      </w:r>
      <w:r w:rsidR="00A3698B">
        <w:rPr>
          <w:rFonts w:ascii="Calibri" w:hAnsi="Calibri" w:cs="Arial"/>
          <w:b/>
        </w:rPr>
        <w:t>CET</w:t>
      </w:r>
    </w:p>
    <w:p w:rsidR="000E3F00" w:rsidRPr="000E3F00" w:rsidRDefault="000E3F00" w:rsidP="00CF6C4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C179F6" w:rsidRDefault="00F163A0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Documents are available at: </w:t>
      </w:r>
      <w:hyperlink r:id="rId8" w:history="1">
        <w:r w:rsidR="00C179F6" w:rsidRPr="000F39C7">
          <w:rPr>
            <w:rStyle w:val="Hyperlink"/>
            <w:rFonts w:ascii="Calibri" w:hAnsi="Calibri"/>
            <w:sz w:val="18"/>
            <w:szCs w:val="18"/>
          </w:rPr>
          <w:t>http://webapp.etsi.org/meetingDocuments/ViewDocumentList.asp?MTG_Id=30829</w:t>
        </w:r>
      </w:hyperlink>
    </w:p>
    <w:p w:rsidR="006C69FF" w:rsidRDefault="006C69FF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6946"/>
        <w:gridCol w:w="1559"/>
      </w:tblGrid>
      <w:tr w:rsidR="006C69FF" w:rsidRPr="00BE4B4D" w:rsidTr="000A4781">
        <w:tc>
          <w:tcPr>
            <w:tcW w:w="1276" w:type="dxa"/>
          </w:tcPr>
          <w:p w:rsidR="006C69FF" w:rsidRPr="00BE4B4D" w:rsidRDefault="00BA7B35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</w:t>
            </w:r>
            <w:r w:rsidR="006C69FF" w:rsidRPr="00BE4B4D">
              <w:rPr>
                <w:rFonts w:ascii="Calibri" w:hAnsi="Calibri"/>
                <w:b/>
                <w:sz w:val="18"/>
                <w:szCs w:val="18"/>
              </w:rPr>
              <w:t>umber</w:t>
            </w:r>
          </w:p>
        </w:tc>
        <w:tc>
          <w:tcPr>
            <w:tcW w:w="6946" w:type="dxa"/>
          </w:tcPr>
          <w:p w:rsidR="006C69FF" w:rsidRPr="00BE4B4D" w:rsidRDefault="00BA7B35" w:rsidP="00BA7B35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T</w:t>
            </w:r>
            <w:r w:rsidR="006C69FF" w:rsidRPr="00BE4B4D">
              <w:rPr>
                <w:rFonts w:ascii="Calibri" w:hAnsi="Calibri"/>
                <w:b/>
                <w:sz w:val="18"/>
                <w:szCs w:val="18"/>
              </w:rPr>
              <w:t>itle</w:t>
            </w:r>
          </w:p>
        </w:tc>
        <w:tc>
          <w:tcPr>
            <w:tcW w:w="1559" w:type="dxa"/>
          </w:tcPr>
          <w:p w:rsidR="006C69FF" w:rsidRPr="00BE4B4D" w:rsidRDefault="006C69FF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 w:rsidRPr="00BE4B4D">
              <w:rPr>
                <w:rFonts w:ascii="Calibri" w:hAnsi="Calibri"/>
                <w:b/>
                <w:sz w:val="18"/>
                <w:szCs w:val="18"/>
              </w:rPr>
              <w:t>Source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S5eCPM0005</w:t>
            </w:r>
          </w:p>
        </w:tc>
        <w:tc>
          <w:tcPr>
            <w:tcW w:w="6946" w:type="dxa"/>
          </w:tcPr>
          <w:p w:rsidR="00074C03" w:rsidRPr="00AC2D3F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Multi-SDO project Converged Management PM Interface definitions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M-SDO plenary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S5eCPM000</w:t>
            </w:r>
            <w:r w:rsidR="004343E9">
              <w:rPr>
                <w:rFonts w:ascii="Calibri" w:hAnsi="Calibri"/>
                <w:sz w:val="18"/>
                <w:szCs w:val="18"/>
              </w:rPr>
              <w:t>7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3GPP Technical Report 32.831 Study on alignment of 3GPP Performance Management (PM) and TeleManagement Forum (TMF) Interface Program (TIP) Performance Management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3GPP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1</w:t>
            </w:r>
            <w:r w:rsidRPr="00AC2D3F"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Converged Management PM Interface definitions Project Structure &amp; Working Methods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Convenor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18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Converged Management PM Interface definitions - Measurement and KPI definition templates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Ericsson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19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TM Forum PM presentation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TM Forum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22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3GPP PM presentation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3GPP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26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TM Forum Performance Management Interface Introduction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TM Forum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28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Minutes Converged Management PM meeting #7 (1 Feb 2013)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Convenor</w:t>
            </w:r>
          </w:p>
        </w:tc>
      </w:tr>
      <w:tr w:rsidR="00074C03" w:rsidRPr="00BE4B4D" w:rsidTr="000A4781">
        <w:tc>
          <w:tcPr>
            <w:tcW w:w="1276" w:type="dxa"/>
          </w:tcPr>
          <w:p w:rsidR="00074C03" w:rsidRPr="00BE4B4D" w:rsidRDefault="00074C03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4343E9">
              <w:rPr>
                <w:rFonts w:ascii="Calibri" w:hAnsi="Calibri"/>
                <w:sz w:val="18"/>
                <w:szCs w:val="18"/>
              </w:rPr>
              <w:t>29</w:t>
            </w:r>
          </w:p>
        </w:tc>
        <w:tc>
          <w:tcPr>
            <w:tcW w:w="6946" w:type="dxa"/>
          </w:tcPr>
          <w:p w:rsidR="00074C03" w:rsidRPr="00AC2D3F" w:rsidRDefault="00074C03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Agenda Converged Management PM meeting #8 (7-8 Mar 2013) </w:t>
            </w:r>
          </w:p>
        </w:tc>
        <w:tc>
          <w:tcPr>
            <w:tcW w:w="1559" w:type="dxa"/>
          </w:tcPr>
          <w:p w:rsidR="00074C03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Convenor</w:t>
            </w:r>
          </w:p>
        </w:tc>
      </w:tr>
      <w:tr w:rsidR="004343E9" w:rsidRPr="00BE4B4D" w:rsidTr="000A4781">
        <w:tc>
          <w:tcPr>
            <w:tcW w:w="1276" w:type="dxa"/>
          </w:tcPr>
          <w:p w:rsidR="004343E9" w:rsidRPr="00BE4B4D" w:rsidRDefault="004343E9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6946" w:type="dxa"/>
          </w:tcPr>
          <w:p w:rsidR="004343E9" w:rsidRPr="00AC2D3F" w:rsidRDefault="004343E9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Performance Management Interface </w:t>
            </w:r>
          </w:p>
        </w:tc>
        <w:tc>
          <w:tcPr>
            <w:tcW w:w="1559" w:type="dxa"/>
          </w:tcPr>
          <w:p w:rsidR="004343E9" w:rsidRPr="00BE4B4D" w:rsidRDefault="004343E9" w:rsidP="00DA5BF8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TM Forum</w:t>
            </w:r>
          </w:p>
        </w:tc>
      </w:tr>
      <w:tr w:rsidR="004343E9" w:rsidRPr="00BE4B4D" w:rsidTr="000A4781">
        <w:tc>
          <w:tcPr>
            <w:tcW w:w="1276" w:type="dxa"/>
          </w:tcPr>
          <w:p w:rsidR="004343E9" w:rsidRPr="00BE4B4D" w:rsidRDefault="004343E9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31</w:t>
            </w:r>
          </w:p>
        </w:tc>
        <w:tc>
          <w:tcPr>
            <w:tcW w:w="6946" w:type="dxa"/>
          </w:tcPr>
          <w:p w:rsidR="004343E9" w:rsidRPr="00AC2D3F" w:rsidRDefault="004343E9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PM File Format Comparison </w:t>
            </w:r>
          </w:p>
        </w:tc>
        <w:tc>
          <w:tcPr>
            <w:tcW w:w="1559" w:type="dxa"/>
          </w:tcPr>
          <w:p w:rsidR="004343E9" w:rsidRPr="00BE4B4D" w:rsidRDefault="004343E9" w:rsidP="00DA5BF8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TM Forum</w:t>
            </w:r>
          </w:p>
        </w:tc>
      </w:tr>
      <w:tr w:rsidR="004343E9" w:rsidRPr="00BE4B4D" w:rsidTr="000A4781">
        <w:tc>
          <w:tcPr>
            <w:tcW w:w="1276" w:type="dxa"/>
          </w:tcPr>
          <w:p w:rsidR="004343E9" w:rsidRPr="00BE4B4D" w:rsidRDefault="004343E9" w:rsidP="004343E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32</w:t>
            </w:r>
          </w:p>
        </w:tc>
        <w:tc>
          <w:tcPr>
            <w:tcW w:w="6946" w:type="dxa"/>
          </w:tcPr>
          <w:p w:rsidR="004343E9" w:rsidRPr="00AC2D3F" w:rsidRDefault="004343E9" w:rsidP="00EB73F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 xml:space="preserve">Document allocation and time plan meeting #8 (7-8 Mar 2013) </w:t>
            </w:r>
          </w:p>
        </w:tc>
        <w:tc>
          <w:tcPr>
            <w:tcW w:w="1559" w:type="dxa"/>
          </w:tcPr>
          <w:p w:rsidR="004343E9" w:rsidRPr="00BE4B4D" w:rsidRDefault="004343E9" w:rsidP="00BE4B4D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Convenor</w:t>
            </w:r>
          </w:p>
        </w:tc>
      </w:tr>
      <w:tr w:rsidR="00430DCC" w:rsidRPr="00BE4B4D" w:rsidTr="00974109">
        <w:tc>
          <w:tcPr>
            <w:tcW w:w="1276" w:type="dxa"/>
          </w:tcPr>
          <w:p w:rsidR="00430DCC" w:rsidRPr="00BE4B4D" w:rsidRDefault="00430DCC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33</w:t>
            </w:r>
          </w:p>
        </w:tc>
        <w:tc>
          <w:tcPr>
            <w:tcW w:w="6946" w:type="dxa"/>
          </w:tcPr>
          <w:p w:rsidR="00430DCC" w:rsidRPr="00AC2D3F" w:rsidRDefault="00430DCC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4343E9">
              <w:rPr>
                <w:rFonts w:ascii="Calibri" w:hAnsi="Calibri"/>
                <w:sz w:val="18"/>
                <w:szCs w:val="18"/>
              </w:rPr>
              <w:t>Multi-SDO meeting calendar v0.93</w:t>
            </w:r>
          </w:p>
        </w:tc>
        <w:tc>
          <w:tcPr>
            <w:tcW w:w="1559" w:type="dxa"/>
          </w:tcPr>
          <w:p w:rsidR="00430DCC" w:rsidRPr="00BE4B4D" w:rsidRDefault="00430DCC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Convenor</w:t>
            </w:r>
          </w:p>
        </w:tc>
      </w:tr>
      <w:tr w:rsidR="00430DCC" w:rsidRPr="00BE4B4D" w:rsidTr="00974109">
        <w:tc>
          <w:tcPr>
            <w:tcW w:w="1276" w:type="dxa"/>
          </w:tcPr>
          <w:p w:rsidR="00430DCC" w:rsidRPr="00BE4B4D" w:rsidRDefault="00430DCC" w:rsidP="00430DCC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35</w:t>
            </w:r>
          </w:p>
        </w:tc>
        <w:tc>
          <w:tcPr>
            <w:tcW w:w="6946" w:type="dxa"/>
          </w:tcPr>
          <w:p w:rsidR="00430DCC" w:rsidRPr="00AC2D3F" w:rsidRDefault="00430DCC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430DCC">
              <w:rPr>
                <w:rFonts w:ascii="Calibri" w:hAnsi="Calibri"/>
                <w:sz w:val="18"/>
                <w:szCs w:val="18"/>
              </w:rPr>
              <w:t>Draft NGCOR PM Requirements 1.13</w:t>
            </w:r>
          </w:p>
        </w:tc>
        <w:tc>
          <w:tcPr>
            <w:tcW w:w="1559" w:type="dxa"/>
          </w:tcPr>
          <w:p w:rsidR="00430DCC" w:rsidRPr="00BE4B4D" w:rsidRDefault="00430DCC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NGMN</w:t>
            </w:r>
          </w:p>
        </w:tc>
      </w:tr>
    </w:tbl>
    <w:p w:rsidR="006C69FF" w:rsidRDefault="006C69FF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sz w:val="18"/>
          <w:szCs w:val="18"/>
        </w:rPr>
      </w:pPr>
    </w:p>
    <w:p w:rsidR="009D0131" w:rsidRPr="000F39C7" w:rsidRDefault="009D0131" w:rsidP="00C179F6">
      <w:pPr>
        <w:keepNext/>
        <w:tabs>
          <w:tab w:val="left" w:pos="2127"/>
        </w:tabs>
        <w:spacing w:after="0"/>
        <w:outlineLvl w:val="0"/>
        <w:rPr>
          <w:rFonts w:ascii="Calibri" w:hAnsi="Calibri"/>
          <w:sz w:val="18"/>
          <w:szCs w:val="1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095"/>
      </w:tblGrid>
      <w:tr w:rsidR="000B3C54" w:rsidRPr="008F29C5" w:rsidTr="008A35FC">
        <w:tc>
          <w:tcPr>
            <w:tcW w:w="3686" w:type="dxa"/>
          </w:tcPr>
          <w:p w:rsidR="000B3C54" w:rsidRPr="002B7926" w:rsidRDefault="008A35FC" w:rsidP="008F29C5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 w:rsidRPr="002B7926">
              <w:rPr>
                <w:rFonts w:ascii="Calibri" w:hAnsi="Calibri"/>
                <w:b/>
                <w:sz w:val="18"/>
                <w:szCs w:val="18"/>
              </w:rPr>
              <w:t>Thursday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7 March 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14:00 CET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- 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18:00 CET</w:t>
            </w:r>
          </w:p>
        </w:tc>
        <w:tc>
          <w:tcPr>
            <w:tcW w:w="6095" w:type="dxa"/>
          </w:tcPr>
          <w:p w:rsidR="000B3C54" w:rsidRPr="002B7926" w:rsidRDefault="008A35FC" w:rsidP="000B3C54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Document</w:t>
            </w:r>
            <w:r w:rsidR="00BA7B35">
              <w:rPr>
                <w:rFonts w:ascii="Calibri" w:hAnsi="Calibri"/>
                <w:b/>
                <w:sz w:val="18"/>
                <w:szCs w:val="18"/>
              </w:rPr>
              <w:t xml:space="preserve"> allocation</w:t>
            </w:r>
          </w:p>
        </w:tc>
      </w:tr>
      <w:tr w:rsidR="008A35FC" w:rsidRPr="008F29C5" w:rsidTr="008A35FC">
        <w:tc>
          <w:tcPr>
            <w:tcW w:w="3686" w:type="dxa"/>
          </w:tcPr>
          <w:p w:rsidR="008A35FC" w:rsidRP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1 Opening</w:t>
            </w:r>
          </w:p>
        </w:tc>
        <w:tc>
          <w:tcPr>
            <w:tcW w:w="6095" w:type="dxa"/>
          </w:tcPr>
          <w:p w:rsid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8A35FC" w:rsidRPr="008F29C5" w:rsidTr="008A35FC">
        <w:tc>
          <w:tcPr>
            <w:tcW w:w="3686" w:type="dxa"/>
          </w:tcPr>
          <w:p w:rsidR="008A35FC" w:rsidRPr="008A35FC" w:rsidRDefault="008A35FC" w:rsidP="008A35FC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2 Participant registration</w:t>
            </w:r>
          </w:p>
        </w:tc>
        <w:tc>
          <w:tcPr>
            <w:tcW w:w="6095" w:type="dxa"/>
          </w:tcPr>
          <w:p w:rsid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8A35FC" w:rsidRPr="008F29C5" w:rsidTr="008A35FC">
        <w:tc>
          <w:tcPr>
            <w:tcW w:w="3686" w:type="dxa"/>
          </w:tcPr>
          <w:p w:rsidR="008A35FC" w:rsidRP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3 </w:t>
            </w:r>
            <w:r w:rsidRPr="002B7926">
              <w:rPr>
                <w:rFonts w:ascii="Calibri" w:hAnsi="Calibri"/>
                <w:sz w:val="18"/>
                <w:szCs w:val="18"/>
              </w:rPr>
              <w:t>Agenda approval</w:t>
            </w:r>
          </w:p>
        </w:tc>
        <w:tc>
          <w:tcPr>
            <w:tcW w:w="6095" w:type="dxa"/>
          </w:tcPr>
          <w:p w:rsid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 xml:space="preserve">S5eCPM0029 </w:t>
            </w:r>
            <w:r w:rsidR="007463CB" w:rsidRPr="00AC2D3F">
              <w:rPr>
                <w:rFonts w:ascii="Calibri" w:hAnsi="Calibri"/>
                <w:sz w:val="18"/>
                <w:szCs w:val="18"/>
              </w:rPr>
              <w:t>Agenda Converged Management PM meeting #8 (7-8 Mar 2013)</w:t>
            </w:r>
          </w:p>
          <w:p w:rsidR="008A35FC" w:rsidRDefault="008A35FC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S5eCPM0032</w:t>
            </w:r>
            <w:r w:rsidR="007463CB">
              <w:rPr>
                <w:rFonts w:ascii="Calibri" w:hAnsi="Calibri"/>
                <w:sz w:val="18"/>
                <w:szCs w:val="18"/>
              </w:rPr>
              <w:t xml:space="preserve"> </w:t>
            </w:r>
            <w:r w:rsidR="007463CB" w:rsidRPr="00AC2D3F">
              <w:rPr>
                <w:rFonts w:ascii="Calibri" w:hAnsi="Calibri"/>
                <w:sz w:val="18"/>
                <w:szCs w:val="18"/>
              </w:rPr>
              <w:t>Document allocation and time plan meeting #8 (7-8 Mar 2013)</w:t>
            </w:r>
          </w:p>
        </w:tc>
      </w:tr>
      <w:tr w:rsidR="006D469E" w:rsidRPr="008F29C5" w:rsidTr="008A35FC">
        <w:tc>
          <w:tcPr>
            <w:tcW w:w="3686" w:type="dxa"/>
          </w:tcPr>
          <w:p w:rsidR="006D469E" w:rsidRPr="008A35FC" w:rsidRDefault="006D469E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5 </w:t>
            </w:r>
            <w:r w:rsidRPr="002B7926">
              <w:rPr>
                <w:rFonts w:ascii="Calibri" w:hAnsi="Calibri"/>
                <w:sz w:val="18"/>
                <w:szCs w:val="18"/>
              </w:rPr>
              <w:t>Next meetings</w:t>
            </w:r>
          </w:p>
        </w:tc>
        <w:tc>
          <w:tcPr>
            <w:tcW w:w="6095" w:type="dxa"/>
          </w:tcPr>
          <w:p w:rsidR="006D469E" w:rsidRPr="002B7926" w:rsidRDefault="006D469E" w:rsidP="00974109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2B7926">
              <w:rPr>
                <w:rFonts w:ascii="Calibri" w:hAnsi="Calibri"/>
                <w:sz w:val="18"/>
                <w:szCs w:val="18"/>
              </w:rPr>
              <w:t>S5eCPM0033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4343E9">
              <w:rPr>
                <w:rFonts w:ascii="Calibri" w:hAnsi="Calibri"/>
                <w:sz w:val="18"/>
                <w:szCs w:val="18"/>
              </w:rPr>
              <w:t>Multi-SDO meeting calendar v0.93</w:t>
            </w:r>
          </w:p>
        </w:tc>
      </w:tr>
      <w:tr w:rsidR="006D469E" w:rsidRPr="008F29C5" w:rsidTr="008A35FC">
        <w:tc>
          <w:tcPr>
            <w:tcW w:w="3686" w:type="dxa"/>
          </w:tcPr>
          <w:p w:rsidR="006D469E" w:rsidRPr="008A35FC" w:rsidRDefault="006D469E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4.1 Existing PM solutions / gap analysis</w:t>
            </w:r>
          </w:p>
        </w:tc>
        <w:tc>
          <w:tcPr>
            <w:tcW w:w="6095" w:type="dxa"/>
          </w:tcPr>
          <w:p w:rsidR="006D469E" w:rsidRDefault="006D469E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S5eCPM000</w:t>
            </w:r>
            <w:r>
              <w:rPr>
                <w:rFonts w:ascii="Calibri" w:hAnsi="Calibri"/>
                <w:sz w:val="18"/>
                <w:szCs w:val="18"/>
              </w:rPr>
              <w:t xml:space="preserve">7 </w:t>
            </w:r>
            <w:r w:rsidRPr="00AC2D3F">
              <w:rPr>
                <w:rFonts w:ascii="Calibri" w:hAnsi="Calibri"/>
                <w:sz w:val="18"/>
                <w:szCs w:val="18"/>
              </w:rPr>
              <w:t>3GPP Technical Report 32.831</w:t>
            </w:r>
          </w:p>
        </w:tc>
      </w:tr>
    </w:tbl>
    <w:p w:rsidR="0074314B" w:rsidRDefault="0074314B" w:rsidP="0074314B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</w:rPr>
      </w:pPr>
    </w:p>
    <w:p w:rsidR="009D0131" w:rsidRDefault="009D0131" w:rsidP="0074314B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095"/>
      </w:tblGrid>
      <w:tr w:rsidR="00BA7B35" w:rsidRPr="008F29C5" w:rsidTr="008A35FC">
        <w:tc>
          <w:tcPr>
            <w:tcW w:w="3686" w:type="dxa"/>
          </w:tcPr>
          <w:p w:rsidR="00BA7B35" w:rsidRPr="002B7926" w:rsidRDefault="00BA7B35" w:rsidP="006D469E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 w:rsidRPr="002B7926">
              <w:rPr>
                <w:rFonts w:ascii="Calibri" w:hAnsi="Calibri"/>
                <w:b/>
                <w:sz w:val="18"/>
                <w:szCs w:val="18"/>
              </w:rPr>
              <w:t>Friday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8 March 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9:00 CET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- 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1</w:t>
            </w:r>
            <w:r w:rsidR="006D469E">
              <w:rPr>
                <w:rFonts w:ascii="Calibri" w:hAnsi="Calibri"/>
                <w:b/>
                <w:sz w:val="18"/>
                <w:szCs w:val="18"/>
              </w:rPr>
              <w:t>3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:</w:t>
            </w:r>
            <w:r w:rsidR="006D469E">
              <w:rPr>
                <w:rFonts w:ascii="Calibri" w:hAnsi="Calibri"/>
                <w:b/>
                <w:sz w:val="18"/>
                <w:szCs w:val="18"/>
              </w:rPr>
              <w:t>0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0 CET</w:t>
            </w:r>
          </w:p>
        </w:tc>
        <w:tc>
          <w:tcPr>
            <w:tcW w:w="6095" w:type="dxa"/>
          </w:tcPr>
          <w:p w:rsidR="00BA7B35" w:rsidRPr="002B7926" w:rsidRDefault="00BA7B35" w:rsidP="00B3749E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Document allocation</w:t>
            </w:r>
          </w:p>
        </w:tc>
      </w:tr>
      <w:tr w:rsidR="00BA7B35" w:rsidRPr="008F29C5" w:rsidTr="008A35FC">
        <w:tc>
          <w:tcPr>
            <w:tcW w:w="3686" w:type="dxa"/>
          </w:tcPr>
          <w:p w:rsidR="00BA7B35" w:rsidRPr="008A35FC" w:rsidRDefault="00BA7B35" w:rsidP="00FE129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4.2 PM Concepts, Principles and High-level Requirements</w:t>
            </w:r>
          </w:p>
        </w:tc>
        <w:tc>
          <w:tcPr>
            <w:tcW w:w="6095" w:type="dxa"/>
          </w:tcPr>
          <w:p w:rsidR="00BA7B35" w:rsidRPr="002B7926" w:rsidRDefault="00BA7B35" w:rsidP="006D469E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 w:rsidR="006D469E">
              <w:rPr>
                <w:rFonts w:ascii="Calibri" w:hAnsi="Calibri"/>
                <w:sz w:val="18"/>
                <w:szCs w:val="18"/>
              </w:rPr>
              <w:t>35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="006D469E" w:rsidRPr="006D469E">
              <w:rPr>
                <w:rFonts w:ascii="Calibri" w:hAnsi="Calibri"/>
                <w:sz w:val="18"/>
                <w:szCs w:val="18"/>
              </w:rPr>
              <w:t>Draft NGCOR PM Requirements 1.13</w:t>
            </w:r>
          </w:p>
        </w:tc>
      </w:tr>
      <w:tr w:rsidR="00792B08" w:rsidRPr="008F29C5" w:rsidTr="008A35FC">
        <w:tc>
          <w:tcPr>
            <w:tcW w:w="3686" w:type="dxa"/>
          </w:tcPr>
          <w:p w:rsidR="00792B08" w:rsidRPr="008A35FC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4.1 Existing PM solutions / gap analysis</w:t>
            </w:r>
          </w:p>
        </w:tc>
        <w:tc>
          <w:tcPr>
            <w:tcW w:w="6095" w:type="dxa"/>
          </w:tcPr>
          <w:p w:rsidR="00792B08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 xml:space="preserve">19 </w:t>
            </w:r>
            <w:r w:rsidRPr="00AC2D3F">
              <w:rPr>
                <w:rFonts w:ascii="Calibri" w:hAnsi="Calibri"/>
                <w:sz w:val="18"/>
                <w:szCs w:val="18"/>
              </w:rPr>
              <w:t>TM Forum PM presentation</w:t>
            </w:r>
          </w:p>
          <w:p w:rsidR="00792B08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 xml:space="preserve">22 </w:t>
            </w:r>
            <w:r w:rsidRPr="00AC2D3F">
              <w:rPr>
                <w:rFonts w:ascii="Calibri" w:hAnsi="Calibri"/>
                <w:sz w:val="18"/>
                <w:szCs w:val="18"/>
              </w:rPr>
              <w:t>3GPP PM presentation</w:t>
            </w:r>
          </w:p>
          <w:p w:rsidR="00792B08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S5eCPM0026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AC2D3F">
              <w:rPr>
                <w:rFonts w:ascii="Calibri" w:hAnsi="Calibri"/>
                <w:sz w:val="18"/>
                <w:szCs w:val="18"/>
              </w:rPr>
              <w:t>TM Forum Performance Management Interface Introduction</w:t>
            </w:r>
          </w:p>
        </w:tc>
      </w:tr>
      <w:tr w:rsidR="00792B08" w:rsidRPr="008F29C5" w:rsidTr="008A35FC">
        <w:tc>
          <w:tcPr>
            <w:tcW w:w="3686" w:type="dxa"/>
          </w:tcPr>
          <w:p w:rsidR="00792B08" w:rsidRPr="008A35FC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4.3 Measurement and KPI definition template</w:t>
            </w:r>
          </w:p>
        </w:tc>
        <w:tc>
          <w:tcPr>
            <w:tcW w:w="6095" w:type="dxa"/>
          </w:tcPr>
          <w:p w:rsidR="00792B08" w:rsidRDefault="00792B08" w:rsidP="000F560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 xml:space="preserve">18 </w:t>
            </w:r>
            <w:r w:rsidRPr="00AC2D3F">
              <w:rPr>
                <w:rFonts w:ascii="Calibri" w:hAnsi="Calibri"/>
                <w:sz w:val="18"/>
                <w:szCs w:val="18"/>
              </w:rPr>
              <w:t>Converged Management PM Interface definitions - Measurement and KPI definition templates</w:t>
            </w:r>
          </w:p>
        </w:tc>
      </w:tr>
      <w:tr w:rsidR="00792B08" w:rsidRPr="008F29C5" w:rsidTr="008A35FC">
        <w:tc>
          <w:tcPr>
            <w:tcW w:w="3686" w:type="dxa"/>
          </w:tcPr>
          <w:p w:rsidR="00792B08" w:rsidRPr="008A35FC" w:rsidRDefault="00792B08" w:rsidP="0009412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 xml:space="preserve">4.4 PM File Format </w:t>
            </w:r>
          </w:p>
        </w:tc>
        <w:tc>
          <w:tcPr>
            <w:tcW w:w="6095" w:type="dxa"/>
          </w:tcPr>
          <w:p w:rsidR="00792B08" w:rsidRDefault="00792B08" w:rsidP="0009412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S5eCPM0031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AC2D3F">
              <w:rPr>
                <w:rFonts w:ascii="Calibri" w:hAnsi="Calibri"/>
                <w:sz w:val="18"/>
                <w:szCs w:val="18"/>
              </w:rPr>
              <w:t>PM File Format Comparison</w:t>
            </w:r>
          </w:p>
        </w:tc>
      </w:tr>
    </w:tbl>
    <w:p w:rsidR="000B3C54" w:rsidRDefault="000B3C54" w:rsidP="0074314B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</w:rPr>
      </w:pPr>
    </w:p>
    <w:p w:rsidR="009D0131" w:rsidRDefault="009D0131" w:rsidP="0074314B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6095"/>
      </w:tblGrid>
      <w:tr w:rsidR="00BA7B35" w:rsidRPr="008F29C5" w:rsidTr="008A35FC">
        <w:tc>
          <w:tcPr>
            <w:tcW w:w="3686" w:type="dxa"/>
          </w:tcPr>
          <w:p w:rsidR="00BA7B35" w:rsidRPr="002B7926" w:rsidRDefault="00BA7B35" w:rsidP="00FE129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 w:rsidRPr="002B7926">
              <w:rPr>
                <w:rFonts w:ascii="Calibri" w:hAnsi="Calibri"/>
                <w:b/>
                <w:sz w:val="18"/>
                <w:szCs w:val="18"/>
              </w:rPr>
              <w:t>Friday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8 March 14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:00 CET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- 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sz w:val="18"/>
                <w:szCs w:val="18"/>
              </w:rPr>
              <w:t>7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:</w:t>
            </w:r>
            <w:r>
              <w:rPr>
                <w:rFonts w:ascii="Calibri" w:hAnsi="Calibri"/>
                <w:b/>
                <w:sz w:val="18"/>
                <w:szCs w:val="18"/>
              </w:rPr>
              <w:t>0</w:t>
            </w:r>
            <w:r w:rsidRPr="002B7926">
              <w:rPr>
                <w:rFonts w:ascii="Calibri" w:hAnsi="Calibri"/>
                <w:b/>
                <w:sz w:val="18"/>
                <w:szCs w:val="18"/>
              </w:rPr>
              <w:t>0 CET</w:t>
            </w:r>
          </w:p>
        </w:tc>
        <w:tc>
          <w:tcPr>
            <w:tcW w:w="6095" w:type="dxa"/>
          </w:tcPr>
          <w:p w:rsidR="00BA7B35" w:rsidRPr="002B7926" w:rsidRDefault="00BA7B35" w:rsidP="00B3749E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Document allocation</w:t>
            </w:r>
          </w:p>
        </w:tc>
      </w:tr>
      <w:tr w:rsidR="00BA7B35" w:rsidRPr="008F29C5" w:rsidTr="00DA184F">
        <w:tc>
          <w:tcPr>
            <w:tcW w:w="3686" w:type="dxa"/>
          </w:tcPr>
          <w:p w:rsidR="00BA7B35" w:rsidRPr="002B7926" w:rsidRDefault="00BA7B35" w:rsidP="0009412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 w:rsidRPr="002B7926">
              <w:rPr>
                <w:rFonts w:ascii="Calibri" w:hAnsi="Calibri"/>
                <w:sz w:val="18"/>
                <w:szCs w:val="18"/>
              </w:rPr>
              <w:t>4.5 PM Interface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6095" w:type="dxa"/>
          </w:tcPr>
          <w:p w:rsidR="00BA7B35" w:rsidRPr="002B7926" w:rsidRDefault="00BA7B35" w:rsidP="00094122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AC2D3F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 xml:space="preserve">30 </w:t>
            </w:r>
            <w:r w:rsidRPr="00AC2D3F">
              <w:rPr>
                <w:rFonts w:ascii="Calibri" w:hAnsi="Calibri"/>
                <w:sz w:val="18"/>
                <w:szCs w:val="18"/>
              </w:rPr>
              <w:t>Performance Management Interface</w:t>
            </w:r>
          </w:p>
        </w:tc>
      </w:tr>
      <w:tr w:rsidR="00BA7B35" w:rsidRPr="008F29C5" w:rsidTr="00DA184F">
        <w:tc>
          <w:tcPr>
            <w:tcW w:w="3686" w:type="dxa"/>
          </w:tcPr>
          <w:p w:rsidR="00BA7B35" w:rsidRPr="008A35FC" w:rsidRDefault="00BA7B35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 AOB</w:t>
            </w:r>
          </w:p>
        </w:tc>
        <w:tc>
          <w:tcPr>
            <w:tcW w:w="6095" w:type="dxa"/>
          </w:tcPr>
          <w:p w:rsidR="00BA7B35" w:rsidRPr="002B7926" w:rsidRDefault="00BA7B35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BA7B35" w:rsidRPr="008F29C5" w:rsidTr="00DA184F">
        <w:tc>
          <w:tcPr>
            <w:tcW w:w="3686" w:type="dxa"/>
          </w:tcPr>
          <w:p w:rsidR="00BA7B35" w:rsidRPr="008A35FC" w:rsidRDefault="00BA7B35" w:rsidP="00A279B7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7 Action points and next steps </w:t>
            </w:r>
          </w:p>
        </w:tc>
        <w:tc>
          <w:tcPr>
            <w:tcW w:w="6095" w:type="dxa"/>
          </w:tcPr>
          <w:p w:rsidR="00BA7B35" w:rsidRDefault="00BA7B35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>0</w:t>
            </w:r>
            <w:r w:rsidRPr="008A35FC">
              <w:rPr>
                <w:rFonts w:ascii="Calibri" w:hAnsi="Calibri"/>
                <w:sz w:val="18"/>
                <w:szCs w:val="18"/>
              </w:rPr>
              <w:t>5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AC2D3F">
              <w:rPr>
                <w:rFonts w:ascii="Calibri" w:hAnsi="Calibri"/>
                <w:sz w:val="18"/>
                <w:szCs w:val="18"/>
              </w:rPr>
              <w:t>Multi-SDO project Converged Management PM Interface definitions</w:t>
            </w:r>
          </w:p>
          <w:p w:rsidR="007E0BAA" w:rsidRDefault="00BA7B35" w:rsidP="00DA184F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S5eCPM0015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AC2D3F">
              <w:rPr>
                <w:rFonts w:ascii="Calibri" w:hAnsi="Calibri"/>
                <w:sz w:val="18"/>
                <w:szCs w:val="18"/>
              </w:rPr>
              <w:t>Converged Management PM Interface definitions Project Structure &amp; Working Methods</w:t>
            </w:r>
          </w:p>
          <w:p w:rsidR="007E0BAA" w:rsidRPr="002B7926" w:rsidRDefault="007E0BAA" w:rsidP="007E0BAA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  <w:r w:rsidRPr="008A35FC">
              <w:rPr>
                <w:rFonts w:ascii="Calibri" w:hAnsi="Calibri"/>
                <w:sz w:val="18"/>
                <w:szCs w:val="18"/>
              </w:rPr>
              <w:t>S5eCPM00</w:t>
            </w:r>
            <w:r>
              <w:rPr>
                <w:rFonts w:ascii="Calibri" w:hAnsi="Calibri"/>
                <w:sz w:val="18"/>
                <w:szCs w:val="18"/>
              </w:rPr>
              <w:t xml:space="preserve">28 </w:t>
            </w:r>
            <w:r w:rsidRPr="00AC2D3F">
              <w:rPr>
                <w:rFonts w:ascii="Calibri" w:hAnsi="Calibri"/>
                <w:sz w:val="18"/>
                <w:szCs w:val="18"/>
              </w:rPr>
              <w:t>Minutes Converged Management PM meeting #7 (1 Feb 2013)</w:t>
            </w:r>
          </w:p>
        </w:tc>
      </w:tr>
      <w:tr w:rsidR="00BA7B35" w:rsidRPr="008F29C5" w:rsidTr="008A35FC">
        <w:tc>
          <w:tcPr>
            <w:tcW w:w="3686" w:type="dxa"/>
          </w:tcPr>
          <w:p w:rsidR="00BA7B35" w:rsidRPr="002B7926" w:rsidRDefault="00BA7B35" w:rsidP="008A35FC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8 </w:t>
            </w:r>
            <w:r w:rsidRPr="008A35FC">
              <w:rPr>
                <w:rFonts w:ascii="Calibri" w:hAnsi="Calibri"/>
                <w:sz w:val="18"/>
                <w:szCs w:val="18"/>
              </w:rPr>
              <w:t>Closing</w:t>
            </w:r>
          </w:p>
        </w:tc>
        <w:tc>
          <w:tcPr>
            <w:tcW w:w="6095" w:type="dxa"/>
          </w:tcPr>
          <w:p w:rsidR="00BA7B35" w:rsidRPr="002B7926" w:rsidRDefault="00BA7B35" w:rsidP="000B3C54">
            <w:pPr>
              <w:keepNext/>
              <w:tabs>
                <w:tab w:val="left" w:pos="2127"/>
              </w:tabs>
              <w:spacing w:after="0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C0D4E" w:rsidRDefault="00BC0D4E" w:rsidP="00F106EF">
      <w:pPr>
        <w:keepNext/>
        <w:tabs>
          <w:tab w:val="left" w:pos="2127"/>
        </w:tabs>
        <w:spacing w:after="0"/>
        <w:outlineLvl w:val="0"/>
        <w:rPr>
          <w:rFonts w:ascii="Calibri" w:hAnsi="Calibri"/>
          <w:b/>
          <w:sz w:val="48"/>
          <w:szCs w:val="48"/>
        </w:rPr>
      </w:pPr>
    </w:p>
    <w:sectPr w:rsidR="00BC0D4E" w:rsidSect="00FE3CF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567" w:right="1017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B09" w:rsidRDefault="00615B09">
      <w:r>
        <w:separator/>
      </w:r>
    </w:p>
  </w:endnote>
  <w:endnote w:type="continuationSeparator" w:id="0">
    <w:p w:rsidR="00615B09" w:rsidRDefault="0061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B09" w:rsidRDefault="00615B09">
      <w:r>
        <w:separator/>
      </w:r>
    </w:p>
  </w:footnote>
  <w:footnote w:type="continuationSeparator" w:id="0">
    <w:p w:rsidR="00615B09" w:rsidRDefault="00615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04" w:rsidRDefault="006711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2229"/>
    <w:multiLevelType w:val="hybridMultilevel"/>
    <w:tmpl w:val="606A5378"/>
    <w:lvl w:ilvl="0" w:tplc="FB36C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324A93"/>
    <w:multiLevelType w:val="hybridMultilevel"/>
    <w:tmpl w:val="62DE7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61D4B"/>
    <w:multiLevelType w:val="hybridMultilevel"/>
    <w:tmpl w:val="01DA54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684DBD"/>
    <w:multiLevelType w:val="hybridMultilevel"/>
    <w:tmpl w:val="32EAB49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CF05D9F"/>
    <w:multiLevelType w:val="hybridMultilevel"/>
    <w:tmpl w:val="AF9E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316DE"/>
    <w:multiLevelType w:val="hybridMultilevel"/>
    <w:tmpl w:val="E63E91E2"/>
    <w:lvl w:ilvl="0" w:tplc="14C08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34"/>
        </w:tabs>
        <w:ind w:left="3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4"/>
        </w:tabs>
        <w:ind w:left="10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74"/>
        </w:tabs>
        <w:ind w:left="17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</w:abstractNum>
  <w:abstractNum w:abstractNumId="6">
    <w:nsid w:val="24B73B51"/>
    <w:multiLevelType w:val="hybridMultilevel"/>
    <w:tmpl w:val="A9B8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9782E"/>
    <w:multiLevelType w:val="hybridMultilevel"/>
    <w:tmpl w:val="A5D21AA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36493AB2"/>
    <w:multiLevelType w:val="hybridMultilevel"/>
    <w:tmpl w:val="F120F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43BB11D1"/>
    <w:multiLevelType w:val="hybridMultilevel"/>
    <w:tmpl w:val="51E05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83290"/>
    <w:multiLevelType w:val="hybridMultilevel"/>
    <w:tmpl w:val="109EC7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48ED6FA1"/>
    <w:multiLevelType w:val="hybridMultilevel"/>
    <w:tmpl w:val="9DEE644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4F6A61"/>
    <w:multiLevelType w:val="hybridMultilevel"/>
    <w:tmpl w:val="CAB40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74780"/>
    <w:multiLevelType w:val="hybridMultilevel"/>
    <w:tmpl w:val="4ED6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C287E"/>
    <w:multiLevelType w:val="hybridMultilevel"/>
    <w:tmpl w:val="4CE69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231174"/>
    <w:multiLevelType w:val="hybridMultilevel"/>
    <w:tmpl w:val="8888476A"/>
    <w:lvl w:ilvl="0" w:tplc="040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C1A76"/>
    <w:multiLevelType w:val="hybridMultilevel"/>
    <w:tmpl w:val="94341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66A29"/>
    <w:multiLevelType w:val="hybridMultilevel"/>
    <w:tmpl w:val="C3B6D21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6D023C27"/>
    <w:multiLevelType w:val="hybridMultilevel"/>
    <w:tmpl w:val="BAA0F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5962A3"/>
    <w:multiLevelType w:val="hybridMultilevel"/>
    <w:tmpl w:val="180CE20E"/>
    <w:lvl w:ilvl="0" w:tplc="A594A0A2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796CA6"/>
    <w:multiLevelType w:val="hybridMultilevel"/>
    <w:tmpl w:val="B4DA914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F439AD"/>
    <w:multiLevelType w:val="hybridMultilevel"/>
    <w:tmpl w:val="56988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D5A60"/>
    <w:multiLevelType w:val="hybridMultilevel"/>
    <w:tmpl w:val="11DE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D0CEA"/>
    <w:multiLevelType w:val="hybridMultilevel"/>
    <w:tmpl w:val="FD9254C4"/>
    <w:lvl w:ilvl="0" w:tplc="71AA0C36">
      <w:start w:val="1"/>
      <w:numFmt w:val="decimal"/>
      <w:lvlText w:val="[%1]"/>
      <w:lvlJc w:val="left"/>
      <w:pPr>
        <w:tabs>
          <w:tab w:val="num" w:pos="607"/>
        </w:tabs>
        <w:ind w:left="454" w:hanging="454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327"/>
        </w:tabs>
        <w:ind w:left="1327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14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20"/>
  </w:num>
  <w:num w:numId="14">
    <w:abstractNumId w:val="13"/>
  </w:num>
  <w:num w:numId="15">
    <w:abstractNumId w:val="4"/>
  </w:num>
  <w:num w:numId="16">
    <w:abstractNumId w:val="24"/>
  </w:num>
  <w:num w:numId="17">
    <w:abstractNumId w:val="10"/>
  </w:num>
  <w:num w:numId="18">
    <w:abstractNumId w:val="1"/>
  </w:num>
  <w:num w:numId="19">
    <w:abstractNumId w:val="23"/>
  </w:num>
  <w:num w:numId="20">
    <w:abstractNumId w:val="18"/>
  </w:num>
  <w:num w:numId="21">
    <w:abstractNumId w:val="19"/>
  </w:num>
  <w:num w:numId="22">
    <w:abstractNumId w:val="22"/>
  </w:num>
  <w:num w:numId="23">
    <w:abstractNumId w:val="11"/>
  </w:num>
  <w:num w:numId="24">
    <w:abstractNumId w:val="7"/>
  </w:num>
  <w:num w:numId="25">
    <w:abstractNumId w:val="3"/>
  </w:num>
  <w:num w:numId="26">
    <w:abstractNumId w:val="25"/>
  </w:num>
  <w:num w:numId="27">
    <w:abstractNumId w:val="28"/>
  </w:num>
  <w:num w:numId="28">
    <w:abstractNumId w:val="9"/>
  </w:num>
  <w:num w:numId="2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25CF5"/>
    <w:rsid w:val="00001070"/>
    <w:rsid w:val="00007CE9"/>
    <w:rsid w:val="00010623"/>
    <w:rsid w:val="00014E75"/>
    <w:rsid w:val="00021B70"/>
    <w:rsid w:val="000302B7"/>
    <w:rsid w:val="0003329E"/>
    <w:rsid w:val="000336EA"/>
    <w:rsid w:val="00034932"/>
    <w:rsid w:val="0003583D"/>
    <w:rsid w:val="00036466"/>
    <w:rsid w:val="00036D84"/>
    <w:rsid w:val="00036F0D"/>
    <w:rsid w:val="000377E3"/>
    <w:rsid w:val="00037882"/>
    <w:rsid w:val="00037E99"/>
    <w:rsid w:val="000408A3"/>
    <w:rsid w:val="000408DE"/>
    <w:rsid w:val="000409D0"/>
    <w:rsid w:val="00043957"/>
    <w:rsid w:val="00047ADC"/>
    <w:rsid w:val="00052085"/>
    <w:rsid w:val="00053B9D"/>
    <w:rsid w:val="00054F8E"/>
    <w:rsid w:val="000562D9"/>
    <w:rsid w:val="000603F4"/>
    <w:rsid w:val="00061A88"/>
    <w:rsid w:val="00062094"/>
    <w:rsid w:val="0007014B"/>
    <w:rsid w:val="00070AD3"/>
    <w:rsid w:val="00071CFD"/>
    <w:rsid w:val="000725B1"/>
    <w:rsid w:val="00073F8E"/>
    <w:rsid w:val="000743B8"/>
    <w:rsid w:val="00074C03"/>
    <w:rsid w:val="00074C06"/>
    <w:rsid w:val="00074CB8"/>
    <w:rsid w:val="00076B27"/>
    <w:rsid w:val="000775CC"/>
    <w:rsid w:val="000808AA"/>
    <w:rsid w:val="00081A7A"/>
    <w:rsid w:val="0008257B"/>
    <w:rsid w:val="00082D9F"/>
    <w:rsid w:val="000838CB"/>
    <w:rsid w:val="000876B0"/>
    <w:rsid w:val="00090975"/>
    <w:rsid w:val="00094122"/>
    <w:rsid w:val="000A11C2"/>
    <w:rsid w:val="000A2C30"/>
    <w:rsid w:val="000A35F5"/>
    <w:rsid w:val="000A4781"/>
    <w:rsid w:val="000A5CD9"/>
    <w:rsid w:val="000B0271"/>
    <w:rsid w:val="000B24C6"/>
    <w:rsid w:val="000B2A39"/>
    <w:rsid w:val="000B3C54"/>
    <w:rsid w:val="000B5C5D"/>
    <w:rsid w:val="000B6830"/>
    <w:rsid w:val="000B7D79"/>
    <w:rsid w:val="000C1991"/>
    <w:rsid w:val="000C248A"/>
    <w:rsid w:val="000C5FE1"/>
    <w:rsid w:val="000C7696"/>
    <w:rsid w:val="000D0BD2"/>
    <w:rsid w:val="000D2614"/>
    <w:rsid w:val="000D54A3"/>
    <w:rsid w:val="000E3F00"/>
    <w:rsid w:val="000E752F"/>
    <w:rsid w:val="000F39C7"/>
    <w:rsid w:val="000F496A"/>
    <w:rsid w:val="00102F2D"/>
    <w:rsid w:val="00104C29"/>
    <w:rsid w:val="001105BF"/>
    <w:rsid w:val="00111907"/>
    <w:rsid w:val="00112B06"/>
    <w:rsid w:val="00112CA2"/>
    <w:rsid w:val="00112DDD"/>
    <w:rsid w:val="00113059"/>
    <w:rsid w:val="00113DC4"/>
    <w:rsid w:val="0011508D"/>
    <w:rsid w:val="001209F1"/>
    <w:rsid w:val="00121378"/>
    <w:rsid w:val="0012301F"/>
    <w:rsid w:val="00123CFB"/>
    <w:rsid w:val="00125E82"/>
    <w:rsid w:val="00126864"/>
    <w:rsid w:val="00127B4D"/>
    <w:rsid w:val="00127D93"/>
    <w:rsid w:val="00131AF6"/>
    <w:rsid w:val="00135F2A"/>
    <w:rsid w:val="0013638C"/>
    <w:rsid w:val="00141325"/>
    <w:rsid w:val="0014167C"/>
    <w:rsid w:val="001416C2"/>
    <w:rsid w:val="00141791"/>
    <w:rsid w:val="00142466"/>
    <w:rsid w:val="00142F1D"/>
    <w:rsid w:val="0014464B"/>
    <w:rsid w:val="00160AB8"/>
    <w:rsid w:val="001627B0"/>
    <w:rsid w:val="00164BF1"/>
    <w:rsid w:val="00166D09"/>
    <w:rsid w:val="001673B4"/>
    <w:rsid w:val="00170BC3"/>
    <w:rsid w:val="00171CC3"/>
    <w:rsid w:val="0017566F"/>
    <w:rsid w:val="001816DF"/>
    <w:rsid w:val="001851EE"/>
    <w:rsid w:val="00186326"/>
    <w:rsid w:val="001863E8"/>
    <w:rsid w:val="00195981"/>
    <w:rsid w:val="00196B35"/>
    <w:rsid w:val="00196D4E"/>
    <w:rsid w:val="001A1FE0"/>
    <w:rsid w:val="001A42EE"/>
    <w:rsid w:val="001A513A"/>
    <w:rsid w:val="001A5E86"/>
    <w:rsid w:val="001A7B0E"/>
    <w:rsid w:val="001B1E3D"/>
    <w:rsid w:val="001D0BFB"/>
    <w:rsid w:val="001D0EF1"/>
    <w:rsid w:val="001D58CF"/>
    <w:rsid w:val="001E0B07"/>
    <w:rsid w:val="001E13C3"/>
    <w:rsid w:val="001E2048"/>
    <w:rsid w:val="001E6FA6"/>
    <w:rsid w:val="001F14DB"/>
    <w:rsid w:val="001F1614"/>
    <w:rsid w:val="001F17D5"/>
    <w:rsid w:val="001F2FB7"/>
    <w:rsid w:val="001F3570"/>
    <w:rsid w:val="001F4FBF"/>
    <w:rsid w:val="001F5372"/>
    <w:rsid w:val="001F5708"/>
    <w:rsid w:val="00200DFE"/>
    <w:rsid w:val="002014D2"/>
    <w:rsid w:val="00202FEC"/>
    <w:rsid w:val="002206E4"/>
    <w:rsid w:val="00225221"/>
    <w:rsid w:val="00227638"/>
    <w:rsid w:val="00232726"/>
    <w:rsid w:val="002372B2"/>
    <w:rsid w:val="00237C7A"/>
    <w:rsid w:val="00240655"/>
    <w:rsid w:val="00241652"/>
    <w:rsid w:val="0024166F"/>
    <w:rsid w:val="00241D9A"/>
    <w:rsid w:val="00244D21"/>
    <w:rsid w:val="002464D1"/>
    <w:rsid w:val="00250253"/>
    <w:rsid w:val="00252235"/>
    <w:rsid w:val="00253BBB"/>
    <w:rsid w:val="0025405E"/>
    <w:rsid w:val="00256F0A"/>
    <w:rsid w:val="002637B4"/>
    <w:rsid w:val="002652C0"/>
    <w:rsid w:val="002760B1"/>
    <w:rsid w:val="0028230F"/>
    <w:rsid w:val="00282B2F"/>
    <w:rsid w:val="00282B3F"/>
    <w:rsid w:val="00284E09"/>
    <w:rsid w:val="002852F8"/>
    <w:rsid w:val="00287443"/>
    <w:rsid w:val="00291D3E"/>
    <w:rsid w:val="00291DAD"/>
    <w:rsid w:val="0029316A"/>
    <w:rsid w:val="0029480B"/>
    <w:rsid w:val="00296E1D"/>
    <w:rsid w:val="002A3AC9"/>
    <w:rsid w:val="002A3E62"/>
    <w:rsid w:val="002A40E4"/>
    <w:rsid w:val="002A4789"/>
    <w:rsid w:val="002A508B"/>
    <w:rsid w:val="002A58D4"/>
    <w:rsid w:val="002A6E48"/>
    <w:rsid w:val="002A7DEE"/>
    <w:rsid w:val="002A7E4A"/>
    <w:rsid w:val="002B07B1"/>
    <w:rsid w:val="002B14AD"/>
    <w:rsid w:val="002B2F0E"/>
    <w:rsid w:val="002B5A22"/>
    <w:rsid w:val="002B6F01"/>
    <w:rsid w:val="002B7926"/>
    <w:rsid w:val="002C1A9D"/>
    <w:rsid w:val="002C25DD"/>
    <w:rsid w:val="002C3D9A"/>
    <w:rsid w:val="002C59DC"/>
    <w:rsid w:val="002C59F1"/>
    <w:rsid w:val="002C676D"/>
    <w:rsid w:val="002D54A6"/>
    <w:rsid w:val="002D5E43"/>
    <w:rsid w:val="002D6D92"/>
    <w:rsid w:val="002D7107"/>
    <w:rsid w:val="002E0344"/>
    <w:rsid w:val="002E5152"/>
    <w:rsid w:val="002E53B9"/>
    <w:rsid w:val="002F294D"/>
    <w:rsid w:val="002F2CA5"/>
    <w:rsid w:val="002F4CD3"/>
    <w:rsid w:val="002F5506"/>
    <w:rsid w:val="002F55B3"/>
    <w:rsid w:val="002F6783"/>
    <w:rsid w:val="002F724F"/>
    <w:rsid w:val="00300A08"/>
    <w:rsid w:val="00300A98"/>
    <w:rsid w:val="00302476"/>
    <w:rsid w:val="00302D1F"/>
    <w:rsid w:val="00303788"/>
    <w:rsid w:val="003069C9"/>
    <w:rsid w:val="00307416"/>
    <w:rsid w:val="003125C3"/>
    <w:rsid w:val="00313B17"/>
    <w:rsid w:val="0031411F"/>
    <w:rsid w:val="00315A1E"/>
    <w:rsid w:val="00316092"/>
    <w:rsid w:val="0031626D"/>
    <w:rsid w:val="003212CF"/>
    <w:rsid w:val="00321773"/>
    <w:rsid w:val="00321782"/>
    <w:rsid w:val="00321FE2"/>
    <w:rsid w:val="0032292D"/>
    <w:rsid w:val="003241CB"/>
    <w:rsid w:val="003246D7"/>
    <w:rsid w:val="0033227C"/>
    <w:rsid w:val="003331EB"/>
    <w:rsid w:val="00334104"/>
    <w:rsid w:val="003347AC"/>
    <w:rsid w:val="0033671D"/>
    <w:rsid w:val="003438F1"/>
    <w:rsid w:val="00347848"/>
    <w:rsid w:val="00354093"/>
    <w:rsid w:val="00354230"/>
    <w:rsid w:val="0036742E"/>
    <w:rsid w:val="00370AC9"/>
    <w:rsid w:val="00371D90"/>
    <w:rsid w:val="003765BE"/>
    <w:rsid w:val="00376953"/>
    <w:rsid w:val="003819E7"/>
    <w:rsid w:val="0038263B"/>
    <w:rsid w:val="00393D78"/>
    <w:rsid w:val="0039460E"/>
    <w:rsid w:val="00395EC0"/>
    <w:rsid w:val="003A0771"/>
    <w:rsid w:val="003A42CB"/>
    <w:rsid w:val="003A6662"/>
    <w:rsid w:val="003B0EA4"/>
    <w:rsid w:val="003B389B"/>
    <w:rsid w:val="003C1126"/>
    <w:rsid w:val="003C49AD"/>
    <w:rsid w:val="003C53B2"/>
    <w:rsid w:val="003C61B6"/>
    <w:rsid w:val="003C6673"/>
    <w:rsid w:val="003D2E1A"/>
    <w:rsid w:val="003D4522"/>
    <w:rsid w:val="003D7130"/>
    <w:rsid w:val="003E2F8C"/>
    <w:rsid w:val="003E5509"/>
    <w:rsid w:val="003E77B1"/>
    <w:rsid w:val="003F6F13"/>
    <w:rsid w:val="00400DD0"/>
    <w:rsid w:val="0040140A"/>
    <w:rsid w:val="00401E1A"/>
    <w:rsid w:val="004023EC"/>
    <w:rsid w:val="004070C7"/>
    <w:rsid w:val="00412A2E"/>
    <w:rsid w:val="00413C2E"/>
    <w:rsid w:val="00415195"/>
    <w:rsid w:val="00416EE9"/>
    <w:rsid w:val="004216EB"/>
    <w:rsid w:val="00423ADB"/>
    <w:rsid w:val="00430DCC"/>
    <w:rsid w:val="0043185B"/>
    <w:rsid w:val="00432EBD"/>
    <w:rsid w:val="00433EF0"/>
    <w:rsid w:val="00433FE7"/>
    <w:rsid w:val="004343E9"/>
    <w:rsid w:val="0043583D"/>
    <w:rsid w:val="00435939"/>
    <w:rsid w:val="0043597C"/>
    <w:rsid w:val="004414FE"/>
    <w:rsid w:val="00450DB7"/>
    <w:rsid w:val="00452CEE"/>
    <w:rsid w:val="004530F2"/>
    <w:rsid w:val="00454725"/>
    <w:rsid w:val="004624BD"/>
    <w:rsid w:val="00465178"/>
    <w:rsid w:val="00466A5C"/>
    <w:rsid w:val="00467E00"/>
    <w:rsid w:val="004700B1"/>
    <w:rsid w:val="004713A9"/>
    <w:rsid w:val="00473139"/>
    <w:rsid w:val="00473420"/>
    <w:rsid w:val="0047780D"/>
    <w:rsid w:val="0048101C"/>
    <w:rsid w:val="00481D5E"/>
    <w:rsid w:val="00484616"/>
    <w:rsid w:val="0048686F"/>
    <w:rsid w:val="0049072B"/>
    <w:rsid w:val="0049090F"/>
    <w:rsid w:val="004939C4"/>
    <w:rsid w:val="004950D1"/>
    <w:rsid w:val="00497E19"/>
    <w:rsid w:val="00497EFC"/>
    <w:rsid w:val="004A1CFC"/>
    <w:rsid w:val="004A2A0C"/>
    <w:rsid w:val="004A2CAE"/>
    <w:rsid w:val="004B164F"/>
    <w:rsid w:val="004B2A84"/>
    <w:rsid w:val="004B6366"/>
    <w:rsid w:val="004B6A3B"/>
    <w:rsid w:val="004C07E8"/>
    <w:rsid w:val="004C13BF"/>
    <w:rsid w:val="004C14B3"/>
    <w:rsid w:val="004C35C4"/>
    <w:rsid w:val="004C3965"/>
    <w:rsid w:val="004C3D55"/>
    <w:rsid w:val="004C474B"/>
    <w:rsid w:val="004D0006"/>
    <w:rsid w:val="004D079C"/>
    <w:rsid w:val="004D0F71"/>
    <w:rsid w:val="004D5681"/>
    <w:rsid w:val="004D5912"/>
    <w:rsid w:val="004D734E"/>
    <w:rsid w:val="004E115B"/>
    <w:rsid w:val="004E1B45"/>
    <w:rsid w:val="004E2A95"/>
    <w:rsid w:val="004E2E75"/>
    <w:rsid w:val="004E5DFD"/>
    <w:rsid w:val="004F0E9B"/>
    <w:rsid w:val="004F11F1"/>
    <w:rsid w:val="004F420C"/>
    <w:rsid w:val="005004D2"/>
    <w:rsid w:val="0050308D"/>
    <w:rsid w:val="005054DD"/>
    <w:rsid w:val="0050720A"/>
    <w:rsid w:val="00511AE5"/>
    <w:rsid w:val="0051389E"/>
    <w:rsid w:val="00515604"/>
    <w:rsid w:val="00521FA2"/>
    <w:rsid w:val="00526C25"/>
    <w:rsid w:val="00527D59"/>
    <w:rsid w:val="00531079"/>
    <w:rsid w:val="00533315"/>
    <w:rsid w:val="00535491"/>
    <w:rsid w:val="005413B9"/>
    <w:rsid w:val="005438A5"/>
    <w:rsid w:val="00545441"/>
    <w:rsid w:val="005518FF"/>
    <w:rsid w:val="00555AE2"/>
    <w:rsid w:val="00555AFC"/>
    <w:rsid w:val="00555D18"/>
    <w:rsid w:val="00571DB2"/>
    <w:rsid w:val="00573AD7"/>
    <w:rsid w:val="0057748A"/>
    <w:rsid w:val="00582AA8"/>
    <w:rsid w:val="0058425C"/>
    <w:rsid w:val="0058617D"/>
    <w:rsid w:val="005936A0"/>
    <w:rsid w:val="005956A0"/>
    <w:rsid w:val="005A52AB"/>
    <w:rsid w:val="005A7261"/>
    <w:rsid w:val="005B1636"/>
    <w:rsid w:val="005B3736"/>
    <w:rsid w:val="005B5F48"/>
    <w:rsid w:val="005B60FB"/>
    <w:rsid w:val="005B6932"/>
    <w:rsid w:val="005C1253"/>
    <w:rsid w:val="005C338C"/>
    <w:rsid w:val="005C637D"/>
    <w:rsid w:val="005E2BDB"/>
    <w:rsid w:val="005E3ADC"/>
    <w:rsid w:val="005F069E"/>
    <w:rsid w:val="005F15C4"/>
    <w:rsid w:val="006009BF"/>
    <w:rsid w:val="00600A92"/>
    <w:rsid w:val="006047AA"/>
    <w:rsid w:val="00605886"/>
    <w:rsid w:val="0060779C"/>
    <w:rsid w:val="00610B44"/>
    <w:rsid w:val="00614875"/>
    <w:rsid w:val="00615B09"/>
    <w:rsid w:val="00624D2A"/>
    <w:rsid w:val="00625256"/>
    <w:rsid w:val="00627178"/>
    <w:rsid w:val="006274FE"/>
    <w:rsid w:val="006379BA"/>
    <w:rsid w:val="00637F1A"/>
    <w:rsid w:val="00641297"/>
    <w:rsid w:val="00641338"/>
    <w:rsid w:val="006432B3"/>
    <w:rsid w:val="00647B72"/>
    <w:rsid w:val="006512FB"/>
    <w:rsid w:val="006550B8"/>
    <w:rsid w:val="00660390"/>
    <w:rsid w:val="006603E9"/>
    <w:rsid w:val="00665ACC"/>
    <w:rsid w:val="00671104"/>
    <w:rsid w:val="006714D9"/>
    <w:rsid w:val="006728DA"/>
    <w:rsid w:val="00672A69"/>
    <w:rsid w:val="00677C92"/>
    <w:rsid w:val="00680C60"/>
    <w:rsid w:val="00681DE1"/>
    <w:rsid w:val="00682658"/>
    <w:rsid w:val="00683B40"/>
    <w:rsid w:val="006862F2"/>
    <w:rsid w:val="00690CFE"/>
    <w:rsid w:val="00690E23"/>
    <w:rsid w:val="00693200"/>
    <w:rsid w:val="00693B28"/>
    <w:rsid w:val="00693D29"/>
    <w:rsid w:val="006940AA"/>
    <w:rsid w:val="006956E9"/>
    <w:rsid w:val="0069783C"/>
    <w:rsid w:val="006A2B9B"/>
    <w:rsid w:val="006A2CC9"/>
    <w:rsid w:val="006A5354"/>
    <w:rsid w:val="006B4F3D"/>
    <w:rsid w:val="006B7398"/>
    <w:rsid w:val="006B7E96"/>
    <w:rsid w:val="006C0EDD"/>
    <w:rsid w:val="006C1631"/>
    <w:rsid w:val="006C3A80"/>
    <w:rsid w:val="006C69FF"/>
    <w:rsid w:val="006C6FC5"/>
    <w:rsid w:val="006D469E"/>
    <w:rsid w:val="006E02F0"/>
    <w:rsid w:val="006E1FA4"/>
    <w:rsid w:val="006E665F"/>
    <w:rsid w:val="006E6DC9"/>
    <w:rsid w:val="006F12B3"/>
    <w:rsid w:val="006F1BE6"/>
    <w:rsid w:val="006F776D"/>
    <w:rsid w:val="00700AB9"/>
    <w:rsid w:val="00704505"/>
    <w:rsid w:val="00704A9A"/>
    <w:rsid w:val="00707420"/>
    <w:rsid w:val="00713A96"/>
    <w:rsid w:val="007151A2"/>
    <w:rsid w:val="007158A4"/>
    <w:rsid w:val="007162E5"/>
    <w:rsid w:val="00716BAD"/>
    <w:rsid w:val="00720C50"/>
    <w:rsid w:val="007219CF"/>
    <w:rsid w:val="00723BC7"/>
    <w:rsid w:val="00726E19"/>
    <w:rsid w:val="00730544"/>
    <w:rsid w:val="007309C7"/>
    <w:rsid w:val="0073162C"/>
    <w:rsid w:val="007316A4"/>
    <w:rsid w:val="00733614"/>
    <w:rsid w:val="0073432B"/>
    <w:rsid w:val="00734E80"/>
    <w:rsid w:val="00735C5C"/>
    <w:rsid w:val="0074314B"/>
    <w:rsid w:val="0074474C"/>
    <w:rsid w:val="007463CB"/>
    <w:rsid w:val="00750692"/>
    <w:rsid w:val="00751647"/>
    <w:rsid w:val="00755CC8"/>
    <w:rsid w:val="007629AA"/>
    <w:rsid w:val="00766749"/>
    <w:rsid w:val="00774A8B"/>
    <w:rsid w:val="007756F7"/>
    <w:rsid w:val="0077656A"/>
    <w:rsid w:val="00782496"/>
    <w:rsid w:val="00783630"/>
    <w:rsid w:val="00785572"/>
    <w:rsid w:val="0078698F"/>
    <w:rsid w:val="00786E5F"/>
    <w:rsid w:val="00792B08"/>
    <w:rsid w:val="0079748D"/>
    <w:rsid w:val="007A01FA"/>
    <w:rsid w:val="007A23E3"/>
    <w:rsid w:val="007A23FE"/>
    <w:rsid w:val="007A4D09"/>
    <w:rsid w:val="007A7BA1"/>
    <w:rsid w:val="007B14DA"/>
    <w:rsid w:val="007B24DE"/>
    <w:rsid w:val="007B2EE7"/>
    <w:rsid w:val="007B3583"/>
    <w:rsid w:val="007B46F2"/>
    <w:rsid w:val="007B6FA0"/>
    <w:rsid w:val="007C1FD9"/>
    <w:rsid w:val="007C2B8E"/>
    <w:rsid w:val="007C51CF"/>
    <w:rsid w:val="007C5335"/>
    <w:rsid w:val="007C60CA"/>
    <w:rsid w:val="007C6B34"/>
    <w:rsid w:val="007C7E97"/>
    <w:rsid w:val="007D0E5D"/>
    <w:rsid w:val="007D6995"/>
    <w:rsid w:val="007D7088"/>
    <w:rsid w:val="007D7DE1"/>
    <w:rsid w:val="007E031A"/>
    <w:rsid w:val="007E063E"/>
    <w:rsid w:val="007E0BAA"/>
    <w:rsid w:val="007E1658"/>
    <w:rsid w:val="007E66D8"/>
    <w:rsid w:val="007E7906"/>
    <w:rsid w:val="007F0955"/>
    <w:rsid w:val="007F51F1"/>
    <w:rsid w:val="007F62F8"/>
    <w:rsid w:val="007F7E3A"/>
    <w:rsid w:val="00800259"/>
    <w:rsid w:val="00804638"/>
    <w:rsid w:val="008047C2"/>
    <w:rsid w:val="00805B20"/>
    <w:rsid w:val="00806541"/>
    <w:rsid w:val="0081042D"/>
    <w:rsid w:val="00811384"/>
    <w:rsid w:val="00811A83"/>
    <w:rsid w:val="008172FA"/>
    <w:rsid w:val="00822188"/>
    <w:rsid w:val="008224DD"/>
    <w:rsid w:val="00823C6F"/>
    <w:rsid w:val="008241BD"/>
    <w:rsid w:val="00825CF5"/>
    <w:rsid w:val="008267B6"/>
    <w:rsid w:val="00826E1A"/>
    <w:rsid w:val="00832454"/>
    <w:rsid w:val="00835002"/>
    <w:rsid w:val="0083519C"/>
    <w:rsid w:val="008351F7"/>
    <w:rsid w:val="00836A2D"/>
    <w:rsid w:val="00841E58"/>
    <w:rsid w:val="00844EB4"/>
    <w:rsid w:val="00846991"/>
    <w:rsid w:val="008500E5"/>
    <w:rsid w:val="008505E7"/>
    <w:rsid w:val="00851AC7"/>
    <w:rsid w:val="00851E15"/>
    <w:rsid w:val="008567AD"/>
    <w:rsid w:val="00860F38"/>
    <w:rsid w:val="00862F4A"/>
    <w:rsid w:val="00864093"/>
    <w:rsid w:val="008645E5"/>
    <w:rsid w:val="008652F3"/>
    <w:rsid w:val="00866FDD"/>
    <w:rsid w:val="00870AF8"/>
    <w:rsid w:val="00880447"/>
    <w:rsid w:val="008819BC"/>
    <w:rsid w:val="00885A2F"/>
    <w:rsid w:val="00886A1C"/>
    <w:rsid w:val="00887261"/>
    <w:rsid w:val="008913FE"/>
    <w:rsid w:val="00892225"/>
    <w:rsid w:val="008940B3"/>
    <w:rsid w:val="008A1E11"/>
    <w:rsid w:val="008A35FC"/>
    <w:rsid w:val="008A7682"/>
    <w:rsid w:val="008A7B0E"/>
    <w:rsid w:val="008B22E0"/>
    <w:rsid w:val="008B240E"/>
    <w:rsid w:val="008B5BC4"/>
    <w:rsid w:val="008C1065"/>
    <w:rsid w:val="008C2D40"/>
    <w:rsid w:val="008C6FD4"/>
    <w:rsid w:val="008D0B39"/>
    <w:rsid w:val="008D4235"/>
    <w:rsid w:val="008D6831"/>
    <w:rsid w:val="008E20F3"/>
    <w:rsid w:val="008E773B"/>
    <w:rsid w:val="008F29C5"/>
    <w:rsid w:val="008F5726"/>
    <w:rsid w:val="008F67A8"/>
    <w:rsid w:val="008F7070"/>
    <w:rsid w:val="008F7EF9"/>
    <w:rsid w:val="009029E2"/>
    <w:rsid w:val="0090446B"/>
    <w:rsid w:val="009062FA"/>
    <w:rsid w:val="009145F2"/>
    <w:rsid w:val="009148F5"/>
    <w:rsid w:val="00920FB6"/>
    <w:rsid w:val="00922195"/>
    <w:rsid w:val="00927C3C"/>
    <w:rsid w:val="00933F3E"/>
    <w:rsid w:val="00936BC9"/>
    <w:rsid w:val="00941403"/>
    <w:rsid w:val="009428B8"/>
    <w:rsid w:val="00942CB9"/>
    <w:rsid w:val="00947472"/>
    <w:rsid w:val="009474CD"/>
    <w:rsid w:val="0095392C"/>
    <w:rsid w:val="00961726"/>
    <w:rsid w:val="0096282F"/>
    <w:rsid w:val="0097060F"/>
    <w:rsid w:val="00975A77"/>
    <w:rsid w:val="00982B69"/>
    <w:rsid w:val="00982FF7"/>
    <w:rsid w:val="00983AD1"/>
    <w:rsid w:val="00985738"/>
    <w:rsid w:val="009865FD"/>
    <w:rsid w:val="009912E3"/>
    <w:rsid w:val="00991368"/>
    <w:rsid w:val="009916F9"/>
    <w:rsid w:val="009930AF"/>
    <w:rsid w:val="00996483"/>
    <w:rsid w:val="00997258"/>
    <w:rsid w:val="00997D71"/>
    <w:rsid w:val="009A016D"/>
    <w:rsid w:val="009A1DA2"/>
    <w:rsid w:val="009A2CE6"/>
    <w:rsid w:val="009A7DA0"/>
    <w:rsid w:val="009B148F"/>
    <w:rsid w:val="009B2ACE"/>
    <w:rsid w:val="009B4F61"/>
    <w:rsid w:val="009B67C6"/>
    <w:rsid w:val="009B7474"/>
    <w:rsid w:val="009B7748"/>
    <w:rsid w:val="009C11BF"/>
    <w:rsid w:val="009C1D77"/>
    <w:rsid w:val="009C571C"/>
    <w:rsid w:val="009C634E"/>
    <w:rsid w:val="009C6B41"/>
    <w:rsid w:val="009D0131"/>
    <w:rsid w:val="009D21C3"/>
    <w:rsid w:val="009E0D00"/>
    <w:rsid w:val="009E4E69"/>
    <w:rsid w:val="009E582B"/>
    <w:rsid w:val="009E7825"/>
    <w:rsid w:val="009E78B1"/>
    <w:rsid w:val="009F41A8"/>
    <w:rsid w:val="009F7091"/>
    <w:rsid w:val="009F7EBC"/>
    <w:rsid w:val="00A016FF"/>
    <w:rsid w:val="00A035B7"/>
    <w:rsid w:val="00A045D0"/>
    <w:rsid w:val="00A060A4"/>
    <w:rsid w:val="00A0680A"/>
    <w:rsid w:val="00A0754D"/>
    <w:rsid w:val="00A07BA2"/>
    <w:rsid w:val="00A210BC"/>
    <w:rsid w:val="00A213CE"/>
    <w:rsid w:val="00A2275F"/>
    <w:rsid w:val="00A24024"/>
    <w:rsid w:val="00A24518"/>
    <w:rsid w:val="00A25779"/>
    <w:rsid w:val="00A279B7"/>
    <w:rsid w:val="00A3063C"/>
    <w:rsid w:val="00A31D9C"/>
    <w:rsid w:val="00A32864"/>
    <w:rsid w:val="00A35A78"/>
    <w:rsid w:val="00A3698B"/>
    <w:rsid w:val="00A43CA7"/>
    <w:rsid w:val="00A44C34"/>
    <w:rsid w:val="00A46A8F"/>
    <w:rsid w:val="00A4785B"/>
    <w:rsid w:val="00A507ED"/>
    <w:rsid w:val="00A50C68"/>
    <w:rsid w:val="00A50C9A"/>
    <w:rsid w:val="00A527B3"/>
    <w:rsid w:val="00A52AED"/>
    <w:rsid w:val="00A55987"/>
    <w:rsid w:val="00A55A0D"/>
    <w:rsid w:val="00A55DBD"/>
    <w:rsid w:val="00A5663F"/>
    <w:rsid w:val="00A605FE"/>
    <w:rsid w:val="00A65D8A"/>
    <w:rsid w:val="00A65DE1"/>
    <w:rsid w:val="00A70C63"/>
    <w:rsid w:val="00A71B2B"/>
    <w:rsid w:val="00A73903"/>
    <w:rsid w:val="00A77E8C"/>
    <w:rsid w:val="00A81083"/>
    <w:rsid w:val="00A83EFB"/>
    <w:rsid w:val="00A87FAC"/>
    <w:rsid w:val="00A93D9E"/>
    <w:rsid w:val="00A977E0"/>
    <w:rsid w:val="00AA312F"/>
    <w:rsid w:val="00AA3E73"/>
    <w:rsid w:val="00AA4121"/>
    <w:rsid w:val="00AA738A"/>
    <w:rsid w:val="00AB177D"/>
    <w:rsid w:val="00AB4470"/>
    <w:rsid w:val="00AB4CAA"/>
    <w:rsid w:val="00AB770E"/>
    <w:rsid w:val="00AC2E79"/>
    <w:rsid w:val="00AC440B"/>
    <w:rsid w:val="00AC487A"/>
    <w:rsid w:val="00AD2626"/>
    <w:rsid w:val="00AD79D0"/>
    <w:rsid w:val="00AE11F8"/>
    <w:rsid w:val="00AE1A54"/>
    <w:rsid w:val="00AE254F"/>
    <w:rsid w:val="00AF11FF"/>
    <w:rsid w:val="00AF17B6"/>
    <w:rsid w:val="00AF30B4"/>
    <w:rsid w:val="00AF5D41"/>
    <w:rsid w:val="00AF6155"/>
    <w:rsid w:val="00B01442"/>
    <w:rsid w:val="00B01895"/>
    <w:rsid w:val="00B03CAF"/>
    <w:rsid w:val="00B03E35"/>
    <w:rsid w:val="00B03E51"/>
    <w:rsid w:val="00B06F9E"/>
    <w:rsid w:val="00B105F5"/>
    <w:rsid w:val="00B16CF3"/>
    <w:rsid w:val="00B17131"/>
    <w:rsid w:val="00B21DAF"/>
    <w:rsid w:val="00B22E70"/>
    <w:rsid w:val="00B23A09"/>
    <w:rsid w:val="00B24496"/>
    <w:rsid w:val="00B245C3"/>
    <w:rsid w:val="00B26C38"/>
    <w:rsid w:val="00B30FD0"/>
    <w:rsid w:val="00B31C76"/>
    <w:rsid w:val="00B36174"/>
    <w:rsid w:val="00B3749E"/>
    <w:rsid w:val="00B43B94"/>
    <w:rsid w:val="00B43F63"/>
    <w:rsid w:val="00B4452F"/>
    <w:rsid w:val="00B4761B"/>
    <w:rsid w:val="00B53A95"/>
    <w:rsid w:val="00B5493B"/>
    <w:rsid w:val="00B55B5C"/>
    <w:rsid w:val="00B567C0"/>
    <w:rsid w:val="00B56B45"/>
    <w:rsid w:val="00B6077E"/>
    <w:rsid w:val="00B612C9"/>
    <w:rsid w:val="00B62FBD"/>
    <w:rsid w:val="00B638D4"/>
    <w:rsid w:val="00B64B05"/>
    <w:rsid w:val="00B64B71"/>
    <w:rsid w:val="00B66E68"/>
    <w:rsid w:val="00B67946"/>
    <w:rsid w:val="00B7093A"/>
    <w:rsid w:val="00B72D34"/>
    <w:rsid w:val="00B80545"/>
    <w:rsid w:val="00B82758"/>
    <w:rsid w:val="00B85CA6"/>
    <w:rsid w:val="00B87771"/>
    <w:rsid w:val="00B903A2"/>
    <w:rsid w:val="00B90D69"/>
    <w:rsid w:val="00B96F62"/>
    <w:rsid w:val="00BA1132"/>
    <w:rsid w:val="00BA3D9B"/>
    <w:rsid w:val="00BA7B35"/>
    <w:rsid w:val="00BB080C"/>
    <w:rsid w:val="00BB2545"/>
    <w:rsid w:val="00BB32CE"/>
    <w:rsid w:val="00BB32D5"/>
    <w:rsid w:val="00BB3C0E"/>
    <w:rsid w:val="00BB41D8"/>
    <w:rsid w:val="00BB42AA"/>
    <w:rsid w:val="00BB4A89"/>
    <w:rsid w:val="00BB7120"/>
    <w:rsid w:val="00BB7A90"/>
    <w:rsid w:val="00BC0D4E"/>
    <w:rsid w:val="00BC1132"/>
    <w:rsid w:val="00BC2E8B"/>
    <w:rsid w:val="00BC6C32"/>
    <w:rsid w:val="00BD0183"/>
    <w:rsid w:val="00BD06C5"/>
    <w:rsid w:val="00BD215A"/>
    <w:rsid w:val="00BD338E"/>
    <w:rsid w:val="00BD68C1"/>
    <w:rsid w:val="00BE1EB2"/>
    <w:rsid w:val="00BE3077"/>
    <w:rsid w:val="00BE4B4D"/>
    <w:rsid w:val="00BE5CEE"/>
    <w:rsid w:val="00BF17A5"/>
    <w:rsid w:val="00BF3AA5"/>
    <w:rsid w:val="00BF5A65"/>
    <w:rsid w:val="00BF6680"/>
    <w:rsid w:val="00C07E31"/>
    <w:rsid w:val="00C11595"/>
    <w:rsid w:val="00C179F6"/>
    <w:rsid w:val="00C17BCF"/>
    <w:rsid w:val="00C22FEE"/>
    <w:rsid w:val="00C2524E"/>
    <w:rsid w:val="00C26EC7"/>
    <w:rsid w:val="00C277F7"/>
    <w:rsid w:val="00C35D93"/>
    <w:rsid w:val="00C36EE7"/>
    <w:rsid w:val="00C42FCD"/>
    <w:rsid w:val="00C55D83"/>
    <w:rsid w:val="00C615D7"/>
    <w:rsid w:val="00C62866"/>
    <w:rsid w:val="00C66612"/>
    <w:rsid w:val="00C670F3"/>
    <w:rsid w:val="00C719B1"/>
    <w:rsid w:val="00C73C43"/>
    <w:rsid w:val="00C7757F"/>
    <w:rsid w:val="00C77AE5"/>
    <w:rsid w:val="00C81958"/>
    <w:rsid w:val="00C81D29"/>
    <w:rsid w:val="00C829FD"/>
    <w:rsid w:val="00C83321"/>
    <w:rsid w:val="00C837B1"/>
    <w:rsid w:val="00C86597"/>
    <w:rsid w:val="00C900E0"/>
    <w:rsid w:val="00C91B53"/>
    <w:rsid w:val="00C94432"/>
    <w:rsid w:val="00CA21DA"/>
    <w:rsid w:val="00CA3BC1"/>
    <w:rsid w:val="00CA4E51"/>
    <w:rsid w:val="00CB009A"/>
    <w:rsid w:val="00CB0320"/>
    <w:rsid w:val="00CB1941"/>
    <w:rsid w:val="00CB4AE9"/>
    <w:rsid w:val="00CB59DB"/>
    <w:rsid w:val="00CB6BEA"/>
    <w:rsid w:val="00CC0DA7"/>
    <w:rsid w:val="00CC2F5D"/>
    <w:rsid w:val="00CC3BB6"/>
    <w:rsid w:val="00CD0478"/>
    <w:rsid w:val="00CD127E"/>
    <w:rsid w:val="00CD277A"/>
    <w:rsid w:val="00CD6647"/>
    <w:rsid w:val="00CE12E2"/>
    <w:rsid w:val="00CE19AD"/>
    <w:rsid w:val="00CE1A05"/>
    <w:rsid w:val="00CE4101"/>
    <w:rsid w:val="00CE5416"/>
    <w:rsid w:val="00CE721C"/>
    <w:rsid w:val="00CF031E"/>
    <w:rsid w:val="00CF1C23"/>
    <w:rsid w:val="00CF3ADB"/>
    <w:rsid w:val="00CF6C45"/>
    <w:rsid w:val="00D01DC6"/>
    <w:rsid w:val="00D029D4"/>
    <w:rsid w:val="00D05981"/>
    <w:rsid w:val="00D061EA"/>
    <w:rsid w:val="00D062A2"/>
    <w:rsid w:val="00D11195"/>
    <w:rsid w:val="00D14BA0"/>
    <w:rsid w:val="00D1746B"/>
    <w:rsid w:val="00D25613"/>
    <w:rsid w:val="00D26DDD"/>
    <w:rsid w:val="00D32E8B"/>
    <w:rsid w:val="00D34559"/>
    <w:rsid w:val="00D4099F"/>
    <w:rsid w:val="00D40D2F"/>
    <w:rsid w:val="00D4247C"/>
    <w:rsid w:val="00D45449"/>
    <w:rsid w:val="00D45A18"/>
    <w:rsid w:val="00D469FC"/>
    <w:rsid w:val="00D554EE"/>
    <w:rsid w:val="00D623A2"/>
    <w:rsid w:val="00D62A68"/>
    <w:rsid w:val="00D62DD5"/>
    <w:rsid w:val="00D632E3"/>
    <w:rsid w:val="00D6519D"/>
    <w:rsid w:val="00D6548D"/>
    <w:rsid w:val="00D65C03"/>
    <w:rsid w:val="00D67381"/>
    <w:rsid w:val="00D70557"/>
    <w:rsid w:val="00D71C62"/>
    <w:rsid w:val="00D71EE5"/>
    <w:rsid w:val="00D72AFB"/>
    <w:rsid w:val="00D77689"/>
    <w:rsid w:val="00D805A0"/>
    <w:rsid w:val="00D8659A"/>
    <w:rsid w:val="00D87DF1"/>
    <w:rsid w:val="00D93099"/>
    <w:rsid w:val="00D9644E"/>
    <w:rsid w:val="00DA11F0"/>
    <w:rsid w:val="00DA184F"/>
    <w:rsid w:val="00DA2226"/>
    <w:rsid w:val="00DA28C8"/>
    <w:rsid w:val="00DA3154"/>
    <w:rsid w:val="00DA5BF8"/>
    <w:rsid w:val="00DA6FC0"/>
    <w:rsid w:val="00DA7EB2"/>
    <w:rsid w:val="00DB1538"/>
    <w:rsid w:val="00DB2012"/>
    <w:rsid w:val="00DC2D22"/>
    <w:rsid w:val="00DC59FD"/>
    <w:rsid w:val="00DC676B"/>
    <w:rsid w:val="00DD121F"/>
    <w:rsid w:val="00DE0527"/>
    <w:rsid w:val="00DE3BB5"/>
    <w:rsid w:val="00DE4FA4"/>
    <w:rsid w:val="00DE58FF"/>
    <w:rsid w:val="00DE790D"/>
    <w:rsid w:val="00DF19A5"/>
    <w:rsid w:val="00DF2061"/>
    <w:rsid w:val="00DF26F2"/>
    <w:rsid w:val="00DF282D"/>
    <w:rsid w:val="00DF2A14"/>
    <w:rsid w:val="00DF3487"/>
    <w:rsid w:val="00E00DFC"/>
    <w:rsid w:val="00E012FD"/>
    <w:rsid w:val="00E02521"/>
    <w:rsid w:val="00E05C15"/>
    <w:rsid w:val="00E07704"/>
    <w:rsid w:val="00E106CD"/>
    <w:rsid w:val="00E12F63"/>
    <w:rsid w:val="00E16D56"/>
    <w:rsid w:val="00E313F6"/>
    <w:rsid w:val="00E322DB"/>
    <w:rsid w:val="00E34F96"/>
    <w:rsid w:val="00E450D6"/>
    <w:rsid w:val="00E4527A"/>
    <w:rsid w:val="00E45773"/>
    <w:rsid w:val="00E4781F"/>
    <w:rsid w:val="00E47DE7"/>
    <w:rsid w:val="00E505AC"/>
    <w:rsid w:val="00E53ACC"/>
    <w:rsid w:val="00E54C29"/>
    <w:rsid w:val="00E61AEC"/>
    <w:rsid w:val="00E62961"/>
    <w:rsid w:val="00E63226"/>
    <w:rsid w:val="00E64827"/>
    <w:rsid w:val="00E70332"/>
    <w:rsid w:val="00E70916"/>
    <w:rsid w:val="00E74F08"/>
    <w:rsid w:val="00E76189"/>
    <w:rsid w:val="00E77D9A"/>
    <w:rsid w:val="00E810CA"/>
    <w:rsid w:val="00E85050"/>
    <w:rsid w:val="00E868B6"/>
    <w:rsid w:val="00E86D93"/>
    <w:rsid w:val="00E91122"/>
    <w:rsid w:val="00E91FEA"/>
    <w:rsid w:val="00E92A90"/>
    <w:rsid w:val="00E95922"/>
    <w:rsid w:val="00E95CCA"/>
    <w:rsid w:val="00EA157B"/>
    <w:rsid w:val="00EA2A35"/>
    <w:rsid w:val="00EB3D60"/>
    <w:rsid w:val="00EB4EF5"/>
    <w:rsid w:val="00EB73FF"/>
    <w:rsid w:val="00EC0693"/>
    <w:rsid w:val="00EE04CF"/>
    <w:rsid w:val="00EE076F"/>
    <w:rsid w:val="00EE10AF"/>
    <w:rsid w:val="00EE3533"/>
    <w:rsid w:val="00EE3B07"/>
    <w:rsid w:val="00EE7488"/>
    <w:rsid w:val="00EF011B"/>
    <w:rsid w:val="00EF04EA"/>
    <w:rsid w:val="00EF65DB"/>
    <w:rsid w:val="00EF6826"/>
    <w:rsid w:val="00EF7B56"/>
    <w:rsid w:val="00F0260C"/>
    <w:rsid w:val="00F047B3"/>
    <w:rsid w:val="00F04DF1"/>
    <w:rsid w:val="00F04E0B"/>
    <w:rsid w:val="00F106EF"/>
    <w:rsid w:val="00F11661"/>
    <w:rsid w:val="00F163A0"/>
    <w:rsid w:val="00F166C8"/>
    <w:rsid w:val="00F176C1"/>
    <w:rsid w:val="00F20722"/>
    <w:rsid w:val="00F22A3E"/>
    <w:rsid w:val="00F24525"/>
    <w:rsid w:val="00F25B74"/>
    <w:rsid w:val="00F26BE1"/>
    <w:rsid w:val="00F27F47"/>
    <w:rsid w:val="00F30E86"/>
    <w:rsid w:val="00F32CC7"/>
    <w:rsid w:val="00F36BD6"/>
    <w:rsid w:val="00F36BE5"/>
    <w:rsid w:val="00F37A4D"/>
    <w:rsid w:val="00F37D4B"/>
    <w:rsid w:val="00F40380"/>
    <w:rsid w:val="00F426C4"/>
    <w:rsid w:val="00F43697"/>
    <w:rsid w:val="00F4383D"/>
    <w:rsid w:val="00F44A4F"/>
    <w:rsid w:val="00F4577F"/>
    <w:rsid w:val="00F47E60"/>
    <w:rsid w:val="00F50BE9"/>
    <w:rsid w:val="00F52990"/>
    <w:rsid w:val="00F52A7E"/>
    <w:rsid w:val="00F56222"/>
    <w:rsid w:val="00F570C3"/>
    <w:rsid w:val="00F60528"/>
    <w:rsid w:val="00F609C2"/>
    <w:rsid w:val="00F64AD0"/>
    <w:rsid w:val="00F666E7"/>
    <w:rsid w:val="00F671CA"/>
    <w:rsid w:val="00F724B6"/>
    <w:rsid w:val="00F75AF4"/>
    <w:rsid w:val="00F813AA"/>
    <w:rsid w:val="00F817D1"/>
    <w:rsid w:val="00F83359"/>
    <w:rsid w:val="00F8455D"/>
    <w:rsid w:val="00F8491B"/>
    <w:rsid w:val="00F85D97"/>
    <w:rsid w:val="00F86036"/>
    <w:rsid w:val="00F912CC"/>
    <w:rsid w:val="00F940EC"/>
    <w:rsid w:val="00F95E8A"/>
    <w:rsid w:val="00FA0E26"/>
    <w:rsid w:val="00FA433A"/>
    <w:rsid w:val="00FA4697"/>
    <w:rsid w:val="00FA70E3"/>
    <w:rsid w:val="00FB1C3F"/>
    <w:rsid w:val="00FB2AE4"/>
    <w:rsid w:val="00FB4DC0"/>
    <w:rsid w:val="00FB757E"/>
    <w:rsid w:val="00FC1834"/>
    <w:rsid w:val="00FC28A8"/>
    <w:rsid w:val="00FC40B2"/>
    <w:rsid w:val="00FC452F"/>
    <w:rsid w:val="00FC6219"/>
    <w:rsid w:val="00FC6290"/>
    <w:rsid w:val="00FC6822"/>
    <w:rsid w:val="00FC7A64"/>
    <w:rsid w:val="00FD1E90"/>
    <w:rsid w:val="00FD55D4"/>
    <w:rsid w:val="00FE1297"/>
    <w:rsid w:val="00FE3CFE"/>
    <w:rsid w:val="00FE7FC4"/>
    <w:rsid w:val="00FF28DC"/>
    <w:rsid w:val="00FF359A"/>
    <w:rsid w:val="00FF4A48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B3C5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4530F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530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30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30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30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30F2"/>
    <w:pPr>
      <w:outlineLvl w:val="5"/>
    </w:pPr>
  </w:style>
  <w:style w:type="paragraph" w:styleId="Heading7">
    <w:name w:val="heading 7"/>
    <w:basedOn w:val="H6"/>
    <w:next w:val="Normal"/>
    <w:qFormat/>
    <w:rsid w:val="004530F2"/>
    <w:pPr>
      <w:outlineLvl w:val="6"/>
    </w:pPr>
  </w:style>
  <w:style w:type="paragraph" w:styleId="Heading8">
    <w:name w:val="heading 8"/>
    <w:basedOn w:val="Heading1"/>
    <w:next w:val="Normal"/>
    <w:qFormat/>
    <w:rsid w:val="004530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30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530F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530F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30F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4530F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4530F2"/>
    <w:pPr>
      <w:ind w:left="1701" w:hanging="1701"/>
    </w:pPr>
  </w:style>
  <w:style w:type="paragraph" w:styleId="TOC4">
    <w:name w:val="toc 4"/>
    <w:basedOn w:val="TOC3"/>
    <w:semiHidden/>
    <w:rsid w:val="004530F2"/>
    <w:pPr>
      <w:ind w:left="1418" w:hanging="1418"/>
    </w:pPr>
  </w:style>
  <w:style w:type="paragraph" w:styleId="TOC3">
    <w:name w:val="toc 3"/>
    <w:basedOn w:val="TOC2"/>
    <w:semiHidden/>
    <w:rsid w:val="004530F2"/>
    <w:pPr>
      <w:ind w:left="1134" w:hanging="1134"/>
    </w:pPr>
  </w:style>
  <w:style w:type="paragraph" w:styleId="TOC2">
    <w:name w:val="toc 2"/>
    <w:basedOn w:val="TOC1"/>
    <w:semiHidden/>
    <w:rsid w:val="004530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30F2"/>
    <w:pPr>
      <w:ind w:left="284"/>
    </w:pPr>
  </w:style>
  <w:style w:type="paragraph" w:styleId="Index1">
    <w:name w:val="index 1"/>
    <w:basedOn w:val="Normal"/>
    <w:semiHidden/>
    <w:rsid w:val="004530F2"/>
    <w:pPr>
      <w:keepLines/>
      <w:spacing w:after="0"/>
    </w:pPr>
  </w:style>
  <w:style w:type="paragraph" w:customStyle="1" w:styleId="ZH">
    <w:name w:val="ZH"/>
    <w:rsid w:val="004530F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4530F2"/>
    <w:pPr>
      <w:outlineLvl w:val="9"/>
    </w:pPr>
  </w:style>
  <w:style w:type="paragraph" w:styleId="ListNumber2">
    <w:name w:val="List Number 2"/>
    <w:basedOn w:val="ListNumber"/>
    <w:rsid w:val="004530F2"/>
    <w:pPr>
      <w:ind w:left="851"/>
    </w:pPr>
  </w:style>
  <w:style w:type="paragraph" w:styleId="ListNumber">
    <w:name w:val="List Number"/>
    <w:basedOn w:val="List"/>
    <w:rsid w:val="004530F2"/>
  </w:style>
  <w:style w:type="paragraph" w:styleId="List">
    <w:name w:val="List"/>
    <w:basedOn w:val="Normal"/>
    <w:rsid w:val="004530F2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530F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4530F2"/>
    <w:rPr>
      <w:b/>
      <w:position w:val="6"/>
      <w:sz w:val="16"/>
    </w:rPr>
  </w:style>
  <w:style w:type="paragraph" w:styleId="FootnoteText">
    <w:name w:val="footnote text"/>
    <w:basedOn w:val="Normal"/>
    <w:semiHidden/>
    <w:rsid w:val="004530F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30F2"/>
    <w:rPr>
      <w:b/>
    </w:rPr>
  </w:style>
  <w:style w:type="paragraph" w:customStyle="1" w:styleId="TAC">
    <w:name w:val="TAC"/>
    <w:basedOn w:val="TAL"/>
    <w:rsid w:val="004530F2"/>
    <w:pPr>
      <w:jc w:val="center"/>
    </w:pPr>
  </w:style>
  <w:style w:type="paragraph" w:customStyle="1" w:styleId="TAL">
    <w:name w:val="TAL"/>
    <w:basedOn w:val="Normal"/>
    <w:link w:val="TALChar"/>
    <w:rsid w:val="004530F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530F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530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530F2"/>
    <w:pPr>
      <w:keepLines/>
      <w:ind w:left="1135" w:hanging="851"/>
    </w:pPr>
  </w:style>
  <w:style w:type="paragraph" w:styleId="TOC9">
    <w:name w:val="toc 9"/>
    <w:basedOn w:val="TOC8"/>
    <w:semiHidden/>
    <w:rsid w:val="004530F2"/>
    <w:pPr>
      <w:ind w:left="1418" w:hanging="1418"/>
    </w:pPr>
  </w:style>
  <w:style w:type="paragraph" w:customStyle="1" w:styleId="EX">
    <w:name w:val="EX"/>
    <w:basedOn w:val="Normal"/>
    <w:rsid w:val="004530F2"/>
    <w:pPr>
      <w:keepLines/>
      <w:ind w:left="1702" w:hanging="1418"/>
    </w:pPr>
  </w:style>
  <w:style w:type="paragraph" w:customStyle="1" w:styleId="FP">
    <w:name w:val="FP"/>
    <w:basedOn w:val="Normal"/>
    <w:rsid w:val="004530F2"/>
    <w:pPr>
      <w:spacing w:after="0"/>
    </w:pPr>
  </w:style>
  <w:style w:type="paragraph" w:customStyle="1" w:styleId="LD">
    <w:name w:val="LD"/>
    <w:rsid w:val="004530F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4530F2"/>
    <w:pPr>
      <w:spacing w:after="0"/>
    </w:pPr>
  </w:style>
  <w:style w:type="paragraph" w:customStyle="1" w:styleId="EW">
    <w:name w:val="EW"/>
    <w:basedOn w:val="EX"/>
    <w:rsid w:val="004530F2"/>
    <w:pPr>
      <w:spacing w:after="0"/>
    </w:pPr>
  </w:style>
  <w:style w:type="paragraph" w:styleId="TOC6">
    <w:name w:val="toc 6"/>
    <w:basedOn w:val="TOC5"/>
    <w:next w:val="Normal"/>
    <w:semiHidden/>
    <w:rsid w:val="004530F2"/>
    <w:pPr>
      <w:ind w:left="1985" w:hanging="1985"/>
    </w:pPr>
  </w:style>
  <w:style w:type="paragraph" w:styleId="TOC7">
    <w:name w:val="toc 7"/>
    <w:basedOn w:val="TOC6"/>
    <w:next w:val="Normal"/>
    <w:semiHidden/>
    <w:rsid w:val="004530F2"/>
    <w:pPr>
      <w:ind w:left="2268" w:hanging="2268"/>
    </w:pPr>
  </w:style>
  <w:style w:type="paragraph" w:styleId="ListBullet2">
    <w:name w:val="List Bullet 2"/>
    <w:basedOn w:val="ListBullet"/>
    <w:rsid w:val="004530F2"/>
    <w:pPr>
      <w:ind w:left="851"/>
    </w:pPr>
  </w:style>
  <w:style w:type="paragraph" w:styleId="ListBullet">
    <w:name w:val="List Bullet"/>
    <w:basedOn w:val="List"/>
    <w:rsid w:val="004530F2"/>
  </w:style>
  <w:style w:type="paragraph" w:styleId="ListBullet3">
    <w:name w:val="List Bullet 3"/>
    <w:basedOn w:val="ListBullet2"/>
    <w:rsid w:val="004530F2"/>
    <w:pPr>
      <w:ind w:left="1135"/>
    </w:pPr>
  </w:style>
  <w:style w:type="paragraph" w:customStyle="1" w:styleId="EQ">
    <w:name w:val="EQ"/>
    <w:basedOn w:val="Normal"/>
    <w:next w:val="Normal"/>
    <w:rsid w:val="004530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53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3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530F2"/>
    <w:pPr>
      <w:jc w:val="right"/>
    </w:pPr>
  </w:style>
  <w:style w:type="paragraph" w:customStyle="1" w:styleId="TAN">
    <w:name w:val="TAN"/>
    <w:basedOn w:val="TAL"/>
    <w:rsid w:val="004530F2"/>
    <w:pPr>
      <w:ind w:left="851" w:hanging="851"/>
    </w:pPr>
  </w:style>
  <w:style w:type="paragraph" w:customStyle="1" w:styleId="ZA">
    <w:name w:val="ZA"/>
    <w:rsid w:val="00453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530F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530F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4530F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530F2"/>
    <w:pPr>
      <w:framePr w:wrap="notBeside" w:y="16161"/>
    </w:pPr>
  </w:style>
  <w:style w:type="character" w:customStyle="1" w:styleId="ZGSM">
    <w:name w:val="ZGSM"/>
    <w:rsid w:val="004530F2"/>
  </w:style>
  <w:style w:type="paragraph" w:styleId="List2">
    <w:name w:val="List 2"/>
    <w:basedOn w:val="List"/>
    <w:rsid w:val="004530F2"/>
    <w:pPr>
      <w:ind w:left="851"/>
    </w:pPr>
  </w:style>
  <w:style w:type="paragraph" w:customStyle="1" w:styleId="ZG">
    <w:name w:val="ZG"/>
    <w:rsid w:val="004530F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4530F2"/>
    <w:pPr>
      <w:ind w:left="1135"/>
    </w:pPr>
  </w:style>
  <w:style w:type="paragraph" w:styleId="List4">
    <w:name w:val="List 4"/>
    <w:basedOn w:val="List3"/>
    <w:rsid w:val="004530F2"/>
    <w:pPr>
      <w:ind w:left="1418"/>
    </w:pPr>
  </w:style>
  <w:style w:type="paragraph" w:styleId="List5">
    <w:name w:val="List 5"/>
    <w:basedOn w:val="List4"/>
    <w:rsid w:val="004530F2"/>
    <w:pPr>
      <w:ind w:left="1702"/>
    </w:pPr>
  </w:style>
  <w:style w:type="paragraph" w:customStyle="1" w:styleId="EditorsNote">
    <w:name w:val="Editor's Note"/>
    <w:basedOn w:val="NO"/>
    <w:rsid w:val="004530F2"/>
    <w:rPr>
      <w:color w:val="FF0000"/>
    </w:rPr>
  </w:style>
  <w:style w:type="paragraph" w:styleId="ListBullet4">
    <w:name w:val="List Bullet 4"/>
    <w:basedOn w:val="ListBullet3"/>
    <w:rsid w:val="004530F2"/>
    <w:pPr>
      <w:ind w:left="1418"/>
    </w:pPr>
  </w:style>
  <w:style w:type="paragraph" w:styleId="ListBullet5">
    <w:name w:val="List Bullet 5"/>
    <w:basedOn w:val="ListBullet4"/>
    <w:rsid w:val="004530F2"/>
    <w:pPr>
      <w:ind w:left="1702"/>
    </w:pPr>
  </w:style>
  <w:style w:type="paragraph" w:customStyle="1" w:styleId="B1">
    <w:name w:val="B1"/>
    <w:basedOn w:val="List"/>
    <w:rsid w:val="004530F2"/>
  </w:style>
  <w:style w:type="paragraph" w:customStyle="1" w:styleId="B2">
    <w:name w:val="B2"/>
    <w:basedOn w:val="List2"/>
    <w:rsid w:val="004530F2"/>
  </w:style>
  <w:style w:type="paragraph" w:customStyle="1" w:styleId="B3">
    <w:name w:val="B3"/>
    <w:basedOn w:val="List3"/>
    <w:rsid w:val="004530F2"/>
  </w:style>
  <w:style w:type="paragraph" w:customStyle="1" w:styleId="B4">
    <w:name w:val="B4"/>
    <w:basedOn w:val="List4"/>
    <w:rsid w:val="004530F2"/>
  </w:style>
  <w:style w:type="paragraph" w:customStyle="1" w:styleId="B5">
    <w:name w:val="B5"/>
    <w:basedOn w:val="List5"/>
    <w:rsid w:val="004530F2"/>
  </w:style>
  <w:style w:type="paragraph" w:styleId="Footer">
    <w:name w:val="footer"/>
    <w:basedOn w:val="Header"/>
    <w:rsid w:val="004530F2"/>
    <w:pPr>
      <w:jc w:val="center"/>
    </w:pPr>
    <w:rPr>
      <w:i/>
    </w:rPr>
  </w:style>
  <w:style w:type="paragraph" w:customStyle="1" w:styleId="ZTD">
    <w:name w:val="ZTD"/>
    <w:basedOn w:val="ZB"/>
    <w:rsid w:val="004530F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30F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4530F2"/>
    <w:rPr>
      <w:rFonts w:ascii="Arial" w:hAnsi="Arial"/>
      <w:noProof/>
      <w:sz w:val="24"/>
      <w:lang w:eastAsia="en-US"/>
    </w:rPr>
  </w:style>
  <w:style w:type="character" w:styleId="Hyperlink">
    <w:name w:val="Hyperlink"/>
    <w:rsid w:val="004530F2"/>
    <w:rPr>
      <w:color w:val="0000FF"/>
      <w:u w:val="single"/>
    </w:rPr>
  </w:style>
  <w:style w:type="character" w:styleId="CommentReference">
    <w:name w:val="annotation reference"/>
    <w:semiHidden/>
    <w:rsid w:val="004530F2"/>
    <w:rPr>
      <w:sz w:val="16"/>
    </w:rPr>
  </w:style>
  <w:style w:type="paragraph" w:styleId="CommentText">
    <w:name w:val="annotation text"/>
    <w:basedOn w:val="Normal"/>
    <w:semiHidden/>
    <w:rsid w:val="004530F2"/>
  </w:style>
  <w:style w:type="character" w:styleId="FollowedHyperlink">
    <w:name w:val="FollowedHyperlink"/>
    <w:rsid w:val="004530F2"/>
    <w:rPr>
      <w:color w:val="800080"/>
      <w:u w:val="single"/>
    </w:rPr>
  </w:style>
  <w:style w:type="paragraph" w:styleId="BalloonText">
    <w:name w:val="Balloon Text"/>
    <w:basedOn w:val="Normal"/>
    <w:semiHidden/>
    <w:rsid w:val="004530F2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530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530F2"/>
  </w:style>
  <w:style w:type="paragraph" w:styleId="Caption">
    <w:name w:val="caption"/>
    <w:basedOn w:val="Normal"/>
    <w:next w:val="Normal"/>
    <w:qFormat/>
    <w:rsid w:val="00783630"/>
    <w:rPr>
      <w:b/>
      <w:bCs/>
    </w:rPr>
  </w:style>
  <w:style w:type="paragraph" w:styleId="DocumentMap">
    <w:name w:val="Document Map"/>
    <w:basedOn w:val="Normal"/>
    <w:semiHidden/>
    <w:rsid w:val="00395EC0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0D2614"/>
    <w:pPr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0D26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0D2614"/>
    <w:rPr>
      <w:rFonts w:ascii="Arial" w:hAnsi="Arial"/>
      <w:sz w:val="22"/>
      <w:lang w:val="en-US" w:eastAsia="en-US" w:bidi="ar-SA"/>
    </w:rPr>
  </w:style>
  <w:style w:type="paragraph" w:styleId="CommentSubject">
    <w:name w:val="annotation subject"/>
    <w:basedOn w:val="CommentText"/>
    <w:next w:val="CommentText"/>
    <w:semiHidden/>
    <w:rsid w:val="00CE5416"/>
    <w:rPr>
      <w:b/>
      <w:bCs/>
    </w:rPr>
  </w:style>
  <w:style w:type="paragraph" w:customStyle="1" w:styleId="CharCharCharChar">
    <w:name w:val="Char Char Char Char"/>
    <w:basedOn w:val="Normal"/>
    <w:semiHidden/>
    <w:rsid w:val="000B24C6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LChar">
    <w:name w:val="TAL Char"/>
    <w:link w:val="TAL"/>
    <w:rsid w:val="002F55B3"/>
    <w:rPr>
      <w:rFonts w:ascii="Arial" w:eastAsia="SimSun" w:hAnsi="Arial"/>
      <w:sz w:val="18"/>
      <w:lang w:val="en-GB" w:eastAsia="en-US" w:bidi="ar-SA"/>
    </w:rPr>
  </w:style>
  <w:style w:type="paragraph" w:customStyle="1" w:styleId="CharCharCharCharCharCharCharChar">
    <w:name w:val="Char Char Char Char Char Char Char Char"/>
    <w:basedOn w:val="Normal"/>
    <w:semiHidden/>
    <w:rsid w:val="000C769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StyleRequirementLatinBold">
    <w:name w:val="Style Requirement + (Latin) Bold"/>
    <w:basedOn w:val="Normal"/>
    <w:link w:val="StyleRequirementLatinBoldChar"/>
    <w:rsid w:val="00D40D2F"/>
    <w:pPr>
      <w:tabs>
        <w:tab w:val="left" w:pos="3261"/>
      </w:tabs>
      <w:ind w:left="2268" w:hanging="2268"/>
    </w:pPr>
    <w:rPr>
      <w:rFonts w:ascii="CG Times (WN)" w:hAnsi="CG Times (WN)"/>
      <w:b/>
    </w:rPr>
  </w:style>
  <w:style w:type="character" w:customStyle="1" w:styleId="StyleRequirementLatinBoldChar">
    <w:name w:val="Style Requirement + (Latin) Bold Char"/>
    <w:link w:val="StyleRequirementLatinBold"/>
    <w:rsid w:val="00D40D2F"/>
    <w:rPr>
      <w:b/>
      <w:lang w:val="en-GB" w:eastAsia="en-US" w:bidi="ar-SA"/>
    </w:rPr>
  </w:style>
  <w:style w:type="character" w:customStyle="1" w:styleId="THChar">
    <w:name w:val="TH Char"/>
    <w:link w:val="TH"/>
    <w:rsid w:val="00785572"/>
    <w:rPr>
      <w:rFonts w:ascii="Arial" w:eastAsia="SimSun" w:hAnsi="Arial"/>
      <w:b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D7130"/>
    <w:rPr>
      <w:rFonts w:ascii="Arial" w:eastAsia="SimSun" w:hAnsi="Arial"/>
      <w:sz w:val="32"/>
      <w:lang w:val="en-GB" w:eastAsia="en-US" w:bidi="ar-SA"/>
    </w:rPr>
  </w:style>
  <w:style w:type="paragraph" w:customStyle="1" w:styleId="CharChar1">
    <w:name w:val="Char Char1"/>
    <w:autoRedefine/>
    <w:semiHidden/>
    <w:rsid w:val="00036D8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00BodyText">
    <w:name w:val="00 BodyText"/>
    <w:basedOn w:val="Normal"/>
    <w:rsid w:val="00232726"/>
    <w:pPr>
      <w:spacing w:after="220"/>
    </w:pPr>
    <w:rPr>
      <w:rFonts w:ascii="Arial" w:eastAsia="Times New Roman" w:hAnsi="Arial"/>
      <w:sz w:val="22"/>
      <w:lang w:val="en-US"/>
    </w:rPr>
  </w:style>
  <w:style w:type="paragraph" w:customStyle="1" w:styleId="NSN-021NormalAltN">
    <w:name w:val="#NSN-021 Normal [Alt+N]"/>
    <w:link w:val="NSN-021NormalAltNZchn"/>
    <w:rsid w:val="00CF031E"/>
    <w:pPr>
      <w:spacing w:after="100" w:afterAutospacing="1"/>
      <w:ind w:left="1106"/>
    </w:pPr>
    <w:rPr>
      <w:rFonts w:ascii="Arial" w:eastAsia="Times New Roman" w:hAnsi="Arial" w:cs="Arial"/>
      <w:kern w:val="28"/>
      <w:sz w:val="22"/>
      <w:szCs w:val="22"/>
      <w:lang w:val="en-US" w:eastAsia="de-DE"/>
    </w:rPr>
  </w:style>
  <w:style w:type="character" w:customStyle="1" w:styleId="NSN-021NormalAltNZchn">
    <w:name w:val="#NSN-021 Normal [Alt+N] Zchn"/>
    <w:link w:val="NSN-021NormalAltN"/>
    <w:rsid w:val="00CF031E"/>
    <w:rPr>
      <w:rFonts w:ascii="Arial" w:eastAsia="Times New Roman" w:hAnsi="Arial" w:cs="Arial"/>
      <w:kern w:val="28"/>
      <w:sz w:val="22"/>
      <w:szCs w:val="22"/>
      <w:lang w:val="en-US" w:eastAsia="de-DE" w:bidi="ar-SA"/>
    </w:rPr>
  </w:style>
  <w:style w:type="character" w:customStyle="1" w:styleId="Heading3Char">
    <w:name w:val="Heading 3 Char"/>
    <w:aliases w:val="h3 Char"/>
    <w:link w:val="Heading3"/>
    <w:rsid w:val="000775CC"/>
    <w:rPr>
      <w:rFonts w:ascii="Arial" w:eastAsia="SimSun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NSN\div\tempates\3GPP_Tdoc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A84EA-EE6A-4BF6-8F69-50D897C5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3GPP_Tdoc_template</Template>
  <TotalTime>133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2971</CharactersWithSpaces>
  <SharedDoc>false</SharedDoc>
  <HLinks>
    <vt:vector size="6" baseType="variant"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Christian Toche</dc:creator>
  <cp:keywords/>
  <dc:description/>
  <cp:lastModifiedBy>Christian Toche</cp:lastModifiedBy>
  <cp:revision>8</cp:revision>
  <cp:lastPrinted>2009-08-11T12:26:00Z</cp:lastPrinted>
  <dcterms:created xsi:type="dcterms:W3CDTF">2013-03-07T13:15:00Z</dcterms:created>
  <dcterms:modified xsi:type="dcterms:W3CDTF">2013-03-07T16:45:00Z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TentativeReviewCycleID">
    <vt:i4>129092428</vt:i4>
  </property>
  <property fmtid="{D5CDD505-2E9C-101B-9397-08002B2CF9AE}" pid="4" name="_ReviewCycleID">
    <vt:i4>129092428</vt:i4>
  </property>
  <property fmtid="{D5CDD505-2E9C-101B-9397-08002B2CF9AE}" pid="5" name="_EmailEntryID">
    <vt:lpwstr>00000000B0212AA49BA34E4E9D70F1230A88AB5604502100</vt:lpwstr>
  </property>
  <property fmtid="{D5CDD505-2E9C-101B-9397-08002B2CF9AE}" pid="6" name="_EmailStoreID">
    <vt:lpwstr>0000000038A1BB1005E5101AA1BB08002B2A56C200006D737073742E646C6C00000000004E495441F9BFB80100AA0037D96E0000000044003A005C004F00750074006C006F006F006B005C0032003000310032002D00510033002E007000730074000000</vt:lpwstr>
  </property>
  <property fmtid="{D5CDD505-2E9C-101B-9397-08002B2CF9AE}" pid="7" name="_ms_pID_725343">
    <vt:lpwstr>(3)T/nvSGDaegowj5vaUHWpKk9tR1R0fWjPyBf9fjvuP0I9CHLWgmuoeFt1O2N0ChCtxUy5WYvD_x000d_
ICsk+AcuCoCzefl4047PbZJbKJEt7Qv/Buo+uuDfchX9O924RlJm1tFw7+wi0NbA85j7jjP2_x000d_
NjoRD12sX+hfffAQUBive9Zvdm/PdnK7xy17eEBD6UkjetNhiGfRf/1yp+xBlI2q8chM1rXv_x000d_
0oASyfuVQ8+qRCIQur</vt:lpwstr>
  </property>
  <property fmtid="{D5CDD505-2E9C-101B-9397-08002B2CF9AE}" pid="8" name="_ms_pID_7253431">
    <vt:lpwstr>yeajCXzscjZKSOSXu7jIDMpgUYOoLuvQAa1YljnmFr7o6y+tYgk4TQ_x000d_
TX/e6emTPeYRXEwyZ9l+u5Pp7xhcTJOBCvH2XVkpFF7M8C2Y1ERo+Z0Jnwnaw4lUk14CPFtH_x000d_
oK3iy4xLSU/esjPUIK9ygYPx3PyfjVI0xsD6iXwNcv3DoRYNX5NoKaAElrfF8lIWYk/W69gA_x000d_
NlNcJ+7IulFE0g3lg8MFY/p5g1JdKLabChJa</vt:lpwstr>
  </property>
  <property fmtid="{D5CDD505-2E9C-101B-9397-08002B2CF9AE}" pid="9" name="_ms_pID_7253432">
    <vt:lpwstr>yAyWdc0CCrBoPb0I6BNvEj06DtV+IcQqvHgh_x000d_
g2GMnONqTcLHgPWdHgJNSnTUiPbQQiNudZeU3taa5cSgK/MwvOdzTkc/c5IZd5+D+tLfmwOe_x000d_
</vt:lpwstr>
  </property>
  <property fmtid="{D5CDD505-2E9C-101B-9397-08002B2CF9AE}" pid="10" name="_ms_pID_725343_00">
    <vt:lpwstr>_ms_pID_725343</vt:lpwstr>
  </property>
  <property fmtid="{D5CDD505-2E9C-101B-9397-08002B2CF9AE}" pid="11" name="_ms_pID_7253431_00">
    <vt:lpwstr>_ms_pID_7253431</vt:lpwstr>
  </property>
  <property fmtid="{D5CDD505-2E9C-101B-9397-08002B2CF9AE}" pid="12" name="_ms_pID_7253432_00">
    <vt:lpwstr>_ms_pID_7253432</vt:lpwstr>
  </property>
  <property fmtid="{D5CDD505-2E9C-101B-9397-08002B2CF9AE}" pid="13" name="_ReviewingToolsShownOnce">
    <vt:lpwstr/>
  </property>
  <property fmtid="{D5CDD505-2E9C-101B-9397-08002B2CF9AE}" pid="14" name="sflag">
    <vt:lpwstr>1362674484</vt:lpwstr>
  </property>
</Properties>
</file>